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D26" w:rsidRDefault="00804D26" w:rsidP="00D33D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</w:t>
      </w:r>
    </w:p>
    <w:p w:rsidR="00804D26" w:rsidRPr="00F85451" w:rsidRDefault="00804D26" w:rsidP="00D33D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5451">
        <w:rPr>
          <w:rFonts w:ascii="Times New Roman" w:hAnsi="Times New Roman" w:cs="Times New Roman"/>
          <w:b/>
          <w:bCs/>
          <w:sz w:val="24"/>
          <w:szCs w:val="24"/>
        </w:rPr>
        <w:t>Информационно-аналитическая справка</w:t>
      </w:r>
    </w:p>
    <w:p w:rsidR="00804D26" w:rsidRPr="00F85451" w:rsidRDefault="00804D26" w:rsidP="00D33D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5451">
        <w:rPr>
          <w:rFonts w:ascii="Times New Roman" w:hAnsi="Times New Roman" w:cs="Times New Roman"/>
          <w:b/>
          <w:bCs/>
          <w:sz w:val="24"/>
          <w:szCs w:val="24"/>
        </w:rPr>
        <w:t>по итогам реализации</w:t>
      </w:r>
    </w:p>
    <w:p w:rsidR="00804D26" w:rsidRPr="00F85451" w:rsidRDefault="00804D26" w:rsidP="00D33D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5451">
        <w:rPr>
          <w:rFonts w:ascii="Times New Roman" w:hAnsi="Times New Roman" w:cs="Times New Roman"/>
          <w:b/>
          <w:bCs/>
          <w:sz w:val="24"/>
          <w:szCs w:val="24"/>
        </w:rPr>
        <w:t>1 ступени экспериментальной инновационной образовательной программы «Формула творчества: инициатива, исследование,</w:t>
      </w:r>
    </w:p>
    <w:p w:rsidR="00804D26" w:rsidRPr="00F85451" w:rsidRDefault="00804D26" w:rsidP="00D33D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5451">
        <w:rPr>
          <w:rFonts w:ascii="Times New Roman" w:hAnsi="Times New Roman" w:cs="Times New Roman"/>
          <w:b/>
          <w:bCs/>
          <w:sz w:val="24"/>
          <w:szCs w:val="24"/>
        </w:rPr>
        <w:t>проектирование, сотрудничество»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 2016-17 уч.г.</w:t>
      </w:r>
    </w:p>
    <w:p w:rsidR="00804D26" w:rsidRDefault="00804D26" w:rsidP="008F6FF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4D26" w:rsidRPr="008F6FF7" w:rsidRDefault="00804D26" w:rsidP="008F6FF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6FF7">
        <w:rPr>
          <w:rFonts w:ascii="Times New Roman" w:hAnsi="Times New Roman" w:cs="Times New Roman"/>
          <w:b/>
          <w:bCs/>
          <w:sz w:val="24"/>
          <w:szCs w:val="24"/>
        </w:rPr>
        <w:t>Списочный состав обучающихся по программе из ОУ г. Томска на 20.10.2016 составляет 286 чел.</w:t>
      </w:r>
    </w:p>
    <w:p w:rsidR="00804D26" w:rsidRDefault="00804D26" w:rsidP="008F6FF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для участия в программе в экспериментальном режиме (участие в аттестационных событиях) подали заявки </w:t>
      </w:r>
      <w:r w:rsidRPr="008F6FF7">
        <w:rPr>
          <w:rFonts w:ascii="Times New Roman" w:hAnsi="Times New Roman" w:cs="Times New Roman"/>
          <w:b/>
          <w:bCs/>
          <w:sz w:val="24"/>
          <w:szCs w:val="24"/>
        </w:rPr>
        <w:t xml:space="preserve">37 педагогов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(более 300 школьников) </w:t>
      </w:r>
      <w:r w:rsidRPr="008F6FF7">
        <w:rPr>
          <w:rFonts w:ascii="Times New Roman" w:hAnsi="Times New Roman" w:cs="Times New Roman"/>
          <w:b/>
          <w:bCs/>
          <w:sz w:val="24"/>
          <w:szCs w:val="24"/>
        </w:rPr>
        <w:t>из 9 ОУ г. Томска</w:t>
      </w:r>
      <w:r>
        <w:rPr>
          <w:rFonts w:ascii="Times New Roman" w:hAnsi="Times New Roman" w:cs="Times New Roman"/>
          <w:sz w:val="24"/>
          <w:szCs w:val="24"/>
        </w:rPr>
        <w:t xml:space="preserve"> (МАОУ ДОД «Луч», </w:t>
      </w:r>
      <w:r w:rsidRPr="008F6FF7">
        <w:rPr>
          <w:rFonts w:ascii="Times New Roman" w:hAnsi="Times New Roman" w:cs="Times New Roman"/>
          <w:sz w:val="24"/>
          <w:szCs w:val="24"/>
        </w:rPr>
        <w:t>СОШ № 36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F6FF7">
        <w:rPr>
          <w:rFonts w:ascii="Times New Roman" w:hAnsi="Times New Roman" w:cs="Times New Roman"/>
          <w:sz w:val="24"/>
          <w:szCs w:val="24"/>
        </w:rPr>
        <w:t>СОШ № 35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F6FF7">
        <w:rPr>
          <w:rFonts w:ascii="Times New Roman" w:hAnsi="Times New Roman" w:cs="Times New Roman"/>
          <w:sz w:val="24"/>
          <w:szCs w:val="24"/>
        </w:rPr>
        <w:t>СОШ № 31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F6FF7">
        <w:rPr>
          <w:rFonts w:ascii="Times New Roman" w:hAnsi="Times New Roman" w:cs="Times New Roman"/>
          <w:sz w:val="24"/>
          <w:szCs w:val="24"/>
        </w:rPr>
        <w:t>Гимн. № 56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F6FF7">
        <w:rPr>
          <w:rFonts w:ascii="Times New Roman" w:hAnsi="Times New Roman" w:cs="Times New Roman"/>
          <w:sz w:val="24"/>
          <w:szCs w:val="24"/>
        </w:rPr>
        <w:t>ОШ № 28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F6FF7">
        <w:rPr>
          <w:rFonts w:ascii="Times New Roman" w:hAnsi="Times New Roman" w:cs="Times New Roman"/>
          <w:sz w:val="24"/>
          <w:szCs w:val="24"/>
        </w:rPr>
        <w:t>СОШ № 49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F6FF7">
        <w:rPr>
          <w:rFonts w:ascii="Times New Roman" w:hAnsi="Times New Roman" w:cs="Times New Roman"/>
          <w:sz w:val="24"/>
          <w:szCs w:val="24"/>
        </w:rPr>
        <w:t>СОШ № 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F6FF7">
        <w:rPr>
          <w:rFonts w:ascii="Times New Roman" w:hAnsi="Times New Roman" w:cs="Times New Roman"/>
          <w:sz w:val="24"/>
          <w:szCs w:val="24"/>
        </w:rPr>
        <w:t>СОШ № 47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04D26" w:rsidRDefault="00804D26" w:rsidP="00993F2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F2E55">
        <w:rPr>
          <w:rFonts w:ascii="Times New Roman" w:hAnsi="Times New Roman" w:cs="Times New Roman"/>
          <w:sz w:val="24"/>
          <w:szCs w:val="24"/>
        </w:rPr>
        <w:t>Организации-партнёры</w:t>
      </w:r>
      <w:r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Pr="004F2E55">
        <w:rPr>
          <w:rFonts w:ascii="Times New Roman" w:hAnsi="Times New Roman" w:cs="Times New Roman"/>
          <w:sz w:val="24"/>
          <w:szCs w:val="24"/>
        </w:rPr>
        <w:t>:</w:t>
      </w:r>
      <w:r w:rsidRPr="00F85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НИ </w:t>
      </w:r>
      <w:r w:rsidRPr="00F85451">
        <w:rPr>
          <w:rFonts w:ascii="Times New Roman" w:hAnsi="Times New Roman" w:cs="Times New Roman"/>
          <w:sz w:val="24"/>
          <w:szCs w:val="24"/>
        </w:rPr>
        <w:t>Томский государственный университет, ТГПУ,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5451">
        <w:rPr>
          <w:rFonts w:ascii="Times New Roman" w:hAnsi="Times New Roman" w:cs="Times New Roman"/>
          <w:sz w:val="24"/>
          <w:szCs w:val="24"/>
        </w:rPr>
        <w:t>ТГАСУ,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5451">
        <w:rPr>
          <w:rFonts w:ascii="Times New Roman" w:hAnsi="Times New Roman" w:cs="Times New Roman"/>
          <w:sz w:val="24"/>
          <w:szCs w:val="24"/>
        </w:rPr>
        <w:t>Томский институт бизнеса, Областной центр дополнительного образования детей, Молодеж</w:t>
      </w:r>
      <w:r>
        <w:rPr>
          <w:rFonts w:ascii="Times New Roman" w:hAnsi="Times New Roman" w:cs="Times New Roman"/>
          <w:sz w:val="24"/>
          <w:szCs w:val="24"/>
        </w:rPr>
        <w:t xml:space="preserve">ный парламент Томской области, </w:t>
      </w:r>
      <w:r w:rsidRPr="00F85451">
        <w:rPr>
          <w:rFonts w:ascii="Times New Roman" w:hAnsi="Times New Roman" w:cs="Times New Roman"/>
          <w:sz w:val="24"/>
          <w:szCs w:val="24"/>
        </w:rPr>
        <w:t>Театр куклы и актёра</w:t>
      </w:r>
      <w:r>
        <w:rPr>
          <w:rFonts w:ascii="Times New Roman" w:hAnsi="Times New Roman" w:cs="Times New Roman"/>
          <w:sz w:val="24"/>
          <w:szCs w:val="24"/>
        </w:rPr>
        <w:t xml:space="preserve"> «Скоморох» им. Р. Виндермана</w:t>
      </w:r>
      <w:r w:rsidRPr="00F8545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04D26" w:rsidRDefault="00804D26" w:rsidP="008F6FF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подготовительном этапе членами координационного совета программы было организовано 2 семинара-погружения для педагогов школ и ДДТ,  4 внутренних  разработнических семинара, 2 организационных семинара совместно с НОЦ «Институт инноваций в образовании» ТГУ, 4 выступления на августовских совещаниях для директоров школ и педагогов, более 20 встреч с партнёрами программы, подготовлен комплект информационно-раздаточных материалов для школьников, студентов, учителей, партнёров (информационные письма, буклеты, презентации, календари мероприятий, анкеты, опросники и др.).</w:t>
      </w:r>
    </w:p>
    <w:p w:rsidR="00804D26" w:rsidRPr="008F6FF7" w:rsidRDefault="00804D26" w:rsidP="008F6FF7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FF7">
        <w:rPr>
          <w:rFonts w:ascii="Times New Roman" w:hAnsi="Times New Roman" w:cs="Times New Roman"/>
          <w:b/>
          <w:bCs/>
          <w:sz w:val="24"/>
          <w:szCs w:val="24"/>
        </w:rPr>
        <w:t>Реализация программы</w:t>
      </w:r>
    </w:p>
    <w:p w:rsidR="00804D26" w:rsidRPr="008F6FF7" w:rsidRDefault="00804D26" w:rsidP="008F6F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FF7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Предварительный этап - </w:t>
      </w:r>
      <w:r w:rsidRPr="008F6FF7">
        <w:rPr>
          <w:rFonts w:ascii="Times New Roman" w:hAnsi="Times New Roman" w:cs="Times New Roman"/>
          <w:b/>
          <w:bCs/>
          <w:sz w:val="24"/>
          <w:szCs w:val="24"/>
        </w:rPr>
        <w:t>выездные сессии в школы города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(20 сентября-10 октября)</w:t>
      </w:r>
    </w:p>
    <w:p w:rsidR="00804D26" w:rsidRDefault="00804D26" w:rsidP="002E35C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F2E55">
        <w:rPr>
          <w:rFonts w:ascii="Times New Roman" w:hAnsi="Times New Roman" w:cs="Times New Roman"/>
          <w:sz w:val="24"/>
          <w:szCs w:val="24"/>
        </w:rPr>
        <w:t>С 25 сентября по 7 октября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E35C2">
        <w:rPr>
          <w:rFonts w:ascii="Times New Roman" w:hAnsi="Times New Roman" w:cs="Times New Roman"/>
          <w:sz w:val="24"/>
          <w:szCs w:val="24"/>
        </w:rPr>
        <w:t xml:space="preserve">была проведена </w:t>
      </w:r>
      <w:r w:rsidRPr="004F2E55">
        <w:rPr>
          <w:rFonts w:ascii="Times New Roman" w:hAnsi="Times New Roman" w:cs="Times New Roman"/>
          <w:b/>
          <w:bCs/>
          <w:sz w:val="24"/>
          <w:szCs w:val="24"/>
        </w:rPr>
        <w:t>выездная сессия</w:t>
      </w:r>
      <w:r w:rsidRPr="002E35C2">
        <w:rPr>
          <w:rFonts w:ascii="Times New Roman" w:hAnsi="Times New Roman" w:cs="Times New Roman"/>
          <w:sz w:val="24"/>
          <w:szCs w:val="24"/>
        </w:rPr>
        <w:t xml:space="preserve"> сетевой образовательной программы «Формула творчества»</w:t>
      </w:r>
      <w:r>
        <w:rPr>
          <w:rFonts w:ascii="Times New Roman" w:hAnsi="Times New Roman" w:cs="Times New Roman"/>
          <w:sz w:val="24"/>
          <w:szCs w:val="24"/>
        </w:rPr>
        <w:t>. Выездная сессия была проведена в 12 школах города: МАОУ СОШ №№ 3, 5, 44, 34, 53, 67, 58, 43, 19, 38, Гимназии №13 и для детей ДДТ «У Белого озера» совместно с учащимися школы №37.</w:t>
      </w:r>
    </w:p>
    <w:p w:rsidR="00804D26" w:rsidRDefault="00804D26" w:rsidP="002E35C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в выездной сессии приняло участие около 333 детей:</w:t>
      </w:r>
    </w:p>
    <w:p w:rsidR="00804D26" w:rsidRDefault="00804D26" w:rsidP="002E35C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МАОУ СОШ № 43 – 15 человек,</w:t>
      </w:r>
    </w:p>
    <w:p w:rsidR="00804D26" w:rsidRDefault="00804D26" w:rsidP="002E35C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МАОУ СОШ № 3 – 23,</w:t>
      </w:r>
    </w:p>
    <w:p w:rsidR="00804D26" w:rsidRDefault="00804D26" w:rsidP="002E35C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МАОУ СОШ № 5 – 15,</w:t>
      </w:r>
    </w:p>
    <w:p w:rsidR="00804D26" w:rsidRDefault="00804D26" w:rsidP="002E35C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МАОУ СОШ № 44 – 28,</w:t>
      </w:r>
    </w:p>
    <w:p w:rsidR="00804D26" w:rsidRDefault="00804D26" w:rsidP="002E35C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МАОУ СОШ № 34 – 12,</w:t>
      </w:r>
    </w:p>
    <w:p w:rsidR="00804D26" w:rsidRDefault="00804D26" w:rsidP="002E35C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МАОУ СОШ № 53 – 27,</w:t>
      </w:r>
    </w:p>
    <w:p w:rsidR="00804D26" w:rsidRDefault="00804D26" w:rsidP="002E35C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МАОУ СОШ № 19 – 21,</w:t>
      </w:r>
    </w:p>
    <w:p w:rsidR="00804D26" w:rsidRDefault="00804D26" w:rsidP="002E35C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МАОУ СОШ № 67 – 57,</w:t>
      </w:r>
    </w:p>
    <w:p w:rsidR="00804D26" w:rsidRDefault="00804D26" w:rsidP="002E35C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МАОУ СОШ № 58 – 65,</w:t>
      </w:r>
    </w:p>
    <w:p w:rsidR="00804D26" w:rsidRDefault="00804D26" w:rsidP="002E35C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МАОУ СОШ № 38 – 15,</w:t>
      </w:r>
    </w:p>
    <w:p w:rsidR="00804D26" w:rsidRDefault="00804D26" w:rsidP="002E35C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МАОУ СОШ № 37 – 10,</w:t>
      </w:r>
    </w:p>
    <w:p w:rsidR="00804D26" w:rsidRDefault="00804D26" w:rsidP="002E35C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Гимназия № 13 – 15,</w:t>
      </w:r>
    </w:p>
    <w:p w:rsidR="00804D26" w:rsidRDefault="00804D26" w:rsidP="002E35C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МАОУ ДО ДДТ «У Белого озера» - 30 человек.</w:t>
      </w:r>
    </w:p>
    <w:p w:rsidR="00804D26" w:rsidRDefault="00804D26" w:rsidP="002E35C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в выездных сессиях приняли участие 14 человек из объединения «Школа лидерства и организаторского мастерства» (ДДТ «У Белого озера»), выполнявших роль организаторов и модераторов в проектных группах детей-участников. </w:t>
      </w:r>
    </w:p>
    <w:p w:rsidR="00804D26" w:rsidRDefault="00804D26" w:rsidP="002E35C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Выездная сессия была проведена в форме модельной ситуации «Рождение идеи», </w:t>
      </w:r>
      <w:r w:rsidRPr="004F2E55">
        <w:rPr>
          <w:rFonts w:ascii="Times New Roman" w:hAnsi="Times New Roman" w:cs="Times New Roman"/>
          <w:sz w:val="24"/>
          <w:szCs w:val="24"/>
        </w:rPr>
        <w:t>целью которой было порождение групповых и индивидуальных инициатив детей в различных областях науки, культуры, социально-значимой и творческой деятельности. По итогам проведения модельных ситуаций были разработаны цели и задачи детских проектов, исследований и творческих работ, прописаны планы реализац</w:t>
      </w:r>
      <w:r>
        <w:rPr>
          <w:rFonts w:ascii="Times New Roman" w:hAnsi="Times New Roman" w:cs="Times New Roman"/>
          <w:sz w:val="24"/>
          <w:szCs w:val="24"/>
        </w:rPr>
        <w:t>ии каждого проекта и получен запрос на сопровождение каждого детского проекта, а также сформирован состав участников сетевой образовательной программы «Формула творчества» на 2016-2017 учебный год.</w:t>
      </w:r>
    </w:p>
    <w:p w:rsidR="00804D26" w:rsidRDefault="00804D26" w:rsidP="002E35C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Разработчиками и ведущими образовательных событий выездной сессии являлись координаторы программы «Формула творчества»: Борисанова Д.А., Руин К.А., Соторова А.С., Подворчан Ю.А.</w:t>
      </w:r>
    </w:p>
    <w:p w:rsidR="00804D26" w:rsidRDefault="00804D26" w:rsidP="002E35C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04D26" w:rsidRPr="008F6FF7" w:rsidRDefault="00804D26" w:rsidP="008F6FF7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FF7">
        <w:rPr>
          <w:rFonts w:ascii="Times New Roman" w:hAnsi="Times New Roman" w:cs="Times New Roman"/>
          <w:b/>
          <w:bCs/>
          <w:sz w:val="24"/>
          <w:szCs w:val="24"/>
        </w:rPr>
        <w:t>2. Первая ступень «Погружение» - лагерь дневного пребывания (27-31 октября)</w:t>
      </w:r>
    </w:p>
    <w:p w:rsidR="00804D26" w:rsidRPr="00F85451" w:rsidRDefault="00804D26" w:rsidP="00D33DE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F2E55">
        <w:rPr>
          <w:rFonts w:ascii="Times New Roman" w:hAnsi="Times New Roman" w:cs="Times New Roman"/>
          <w:sz w:val="24"/>
          <w:szCs w:val="24"/>
        </w:rPr>
        <w:t>27-31 октября 2016 г в ДДТ «У Белого озера» был организован</w:t>
      </w:r>
      <w:r w:rsidRPr="00D33DEC">
        <w:rPr>
          <w:rFonts w:ascii="Times New Roman" w:hAnsi="Times New Roman" w:cs="Times New Roman"/>
          <w:b/>
          <w:bCs/>
          <w:sz w:val="24"/>
          <w:szCs w:val="24"/>
        </w:rPr>
        <w:t xml:space="preserve"> лагерь дневного пребывания</w:t>
      </w:r>
      <w:r w:rsidRPr="00F85451">
        <w:rPr>
          <w:rFonts w:ascii="Times New Roman" w:hAnsi="Times New Roman" w:cs="Times New Roman"/>
          <w:sz w:val="24"/>
          <w:szCs w:val="24"/>
        </w:rPr>
        <w:t xml:space="preserve"> для участников 1 ступени экспериментальной инновационной образовательной программы «Формула творчества: инициатива, исследование, проектирование, сотрудничество».</w:t>
      </w:r>
    </w:p>
    <w:p w:rsidR="00804D26" w:rsidRPr="004F2E55" w:rsidRDefault="00804D26" w:rsidP="00D33D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2E55">
        <w:rPr>
          <w:rFonts w:ascii="Times New Roman" w:hAnsi="Times New Roman" w:cs="Times New Roman"/>
          <w:sz w:val="24"/>
          <w:szCs w:val="24"/>
        </w:rPr>
        <w:t xml:space="preserve">Цели  первого этапа программы: </w:t>
      </w:r>
    </w:p>
    <w:p w:rsidR="00804D26" w:rsidRPr="004F2E55" w:rsidRDefault="00804D26" w:rsidP="00D33D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E55">
        <w:rPr>
          <w:rFonts w:ascii="Times New Roman" w:hAnsi="Times New Roman" w:cs="Times New Roman"/>
          <w:sz w:val="24"/>
          <w:szCs w:val="24"/>
        </w:rPr>
        <w:t>Погружение в тему данного учебного года – «</w:t>
      </w:r>
      <w:r w:rsidRPr="004F2E55">
        <w:rPr>
          <w:rFonts w:ascii="Times New Roman" w:hAnsi="Times New Roman" w:cs="Times New Roman"/>
          <w:sz w:val="24"/>
          <w:szCs w:val="24"/>
          <w:lang w:val="en-US"/>
        </w:rPr>
        <w:t>PRO</w:t>
      </w:r>
      <w:r w:rsidRPr="004F2E55">
        <w:rPr>
          <w:rFonts w:ascii="Times New Roman" w:hAnsi="Times New Roman" w:cs="Times New Roman"/>
          <w:sz w:val="24"/>
          <w:szCs w:val="24"/>
        </w:rPr>
        <w:t>- Детство».</w:t>
      </w:r>
    </w:p>
    <w:p w:rsidR="00804D26" w:rsidRPr="004F2E55" w:rsidRDefault="00804D26" w:rsidP="00D33D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E55">
        <w:rPr>
          <w:rFonts w:ascii="Times New Roman" w:hAnsi="Times New Roman" w:cs="Times New Roman"/>
          <w:sz w:val="24"/>
          <w:szCs w:val="24"/>
        </w:rPr>
        <w:t>Уточнение и корректировка самостоятельных проектных, творческих, исследовательских идей участников</w:t>
      </w:r>
    </w:p>
    <w:p w:rsidR="00804D26" w:rsidRPr="004F2E55" w:rsidRDefault="00804D26" w:rsidP="00D33D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2E55">
        <w:rPr>
          <w:rFonts w:ascii="Times New Roman" w:hAnsi="Times New Roman" w:cs="Times New Roman"/>
          <w:sz w:val="24"/>
          <w:szCs w:val="24"/>
        </w:rPr>
        <w:t>Задачи:</w:t>
      </w:r>
    </w:p>
    <w:p w:rsidR="00804D26" w:rsidRPr="00F85451" w:rsidRDefault="00804D26" w:rsidP="00D33DE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E55">
        <w:rPr>
          <w:rFonts w:ascii="Times New Roman" w:hAnsi="Times New Roman" w:cs="Times New Roman"/>
          <w:sz w:val="24"/>
          <w:szCs w:val="24"/>
        </w:rPr>
        <w:t>Расширение представлений</w:t>
      </w:r>
      <w:r w:rsidRPr="00F85451">
        <w:rPr>
          <w:rFonts w:ascii="Times New Roman" w:hAnsi="Times New Roman" w:cs="Times New Roman"/>
          <w:sz w:val="24"/>
          <w:szCs w:val="24"/>
        </w:rPr>
        <w:t xml:space="preserve"> участников об образовательных областях;</w:t>
      </w:r>
    </w:p>
    <w:p w:rsidR="00804D26" w:rsidRPr="00F85451" w:rsidRDefault="00804D26" w:rsidP="00D33DE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451">
        <w:rPr>
          <w:rFonts w:ascii="Times New Roman" w:hAnsi="Times New Roman" w:cs="Times New Roman"/>
          <w:sz w:val="24"/>
          <w:szCs w:val="24"/>
        </w:rPr>
        <w:t>Информационно-деятельностное расширение представлений ребёнка и подростка о себе и об окружающем мире;</w:t>
      </w:r>
    </w:p>
    <w:p w:rsidR="00804D26" w:rsidRPr="00F85451" w:rsidRDefault="00804D26" w:rsidP="00D33DE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451">
        <w:rPr>
          <w:rFonts w:ascii="Times New Roman" w:hAnsi="Times New Roman" w:cs="Times New Roman"/>
          <w:sz w:val="24"/>
          <w:szCs w:val="24"/>
        </w:rPr>
        <w:t>Расширение представлений участников о собственных образовательных возможностях;</w:t>
      </w:r>
    </w:p>
    <w:p w:rsidR="00804D26" w:rsidRPr="00F85451" w:rsidRDefault="00804D26" w:rsidP="00D33DE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451">
        <w:rPr>
          <w:rFonts w:ascii="Times New Roman" w:hAnsi="Times New Roman" w:cs="Times New Roman"/>
          <w:sz w:val="24"/>
          <w:szCs w:val="24"/>
        </w:rPr>
        <w:t>Формирование компетенций: порождения и презентации самостоятельных инициатив и проектных замыслов, группового и индивидуального выбора образовательной траектории, командного взаимодействия, индивидуального ответственного действия, рефлексии.</w:t>
      </w:r>
    </w:p>
    <w:p w:rsidR="00804D26" w:rsidRDefault="00804D26" w:rsidP="00D33DE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451">
        <w:rPr>
          <w:rFonts w:ascii="Times New Roman" w:hAnsi="Times New Roman" w:cs="Times New Roman"/>
          <w:sz w:val="24"/>
          <w:szCs w:val="24"/>
        </w:rPr>
        <w:t>Приобретение опыта взаимодействия и сотрудничества со студентами, преподавателями ВУЗов, экспертами, специалистами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4D26" w:rsidRDefault="00804D26" w:rsidP="00993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D26" w:rsidRDefault="00804D26" w:rsidP="005A7CC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85451">
        <w:rPr>
          <w:rFonts w:ascii="Times New Roman" w:hAnsi="Times New Roman" w:cs="Times New Roman"/>
          <w:sz w:val="24"/>
          <w:szCs w:val="24"/>
        </w:rPr>
        <w:t xml:space="preserve">В обучении на </w:t>
      </w:r>
      <w:r w:rsidRPr="008F6FF7">
        <w:rPr>
          <w:rFonts w:ascii="Times New Roman" w:hAnsi="Times New Roman" w:cs="Times New Roman"/>
          <w:b/>
          <w:bCs/>
          <w:sz w:val="24"/>
          <w:szCs w:val="24"/>
        </w:rPr>
        <w:t>первой ступени</w:t>
      </w:r>
      <w:r w:rsidRPr="00F85451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 xml:space="preserve">в формате лагеря дневного пребывания </w:t>
      </w:r>
      <w:r w:rsidRPr="004F2E55">
        <w:rPr>
          <w:rFonts w:ascii="Times New Roman" w:hAnsi="Times New Roman" w:cs="Times New Roman"/>
          <w:sz w:val="24"/>
          <w:szCs w:val="24"/>
        </w:rPr>
        <w:t>приняли участие 156 школьников</w:t>
      </w:r>
      <w:r>
        <w:rPr>
          <w:rFonts w:ascii="Times New Roman" w:hAnsi="Times New Roman" w:cs="Times New Roman"/>
          <w:sz w:val="24"/>
          <w:szCs w:val="24"/>
        </w:rPr>
        <w:t xml:space="preserve"> 9-16 лет из 10 школ г. Томска, возраст 80% обучающихся – 12-14 лет:</w:t>
      </w:r>
      <w:r w:rsidRPr="005A7C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4D26" w:rsidRDefault="00804D26" w:rsidP="005A7CC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СОШ № 3 – 12 чел.; СОШ № 19 – 2 чел.; СОШ № 34 – 3 чел.; СОШ № 38 – 6 чел.; СОШ № 43 – 5 чел.; СОШ № 44 – 9 чел.; СОШ № 53 – 17 чел.; СОШ № 58 – 12 чел.; СОШ № 67 – 32 чел.; Гимназия № 13 – 5 чел.</w:t>
      </w:r>
    </w:p>
    <w:p w:rsidR="00804D26" w:rsidRDefault="00804D26" w:rsidP="00D33DE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ДДТ «У Белого озера» - 52 чел (СП «Фрегат» - 6 чел, Главный корпус – 46 чел)</w:t>
      </w:r>
    </w:p>
    <w:p w:rsidR="00804D26" w:rsidRDefault="00804D26" w:rsidP="00D33DE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04D26" w:rsidRDefault="00804D26" w:rsidP="00D33DE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Заблаговременно Координаторами программы были сформированы 6 отрядов в соответствии с тематикой и жанрами проектных идей обучающихся и подготовлены мастер-классы и иные форматы работы в соответствии с образовательным запросом детей и педагогов.</w:t>
      </w:r>
    </w:p>
    <w:p w:rsidR="00804D26" w:rsidRPr="00CF03B2" w:rsidRDefault="00804D26" w:rsidP="00D33DE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реализации 1 ступени приняли участие 12 педагогов ДДТ «У Белого озера» в качестве воспитателей отрядов и 20 студентов 1 курса Психологического факультета ТГУ </w:t>
      </w:r>
      <w:r w:rsidRPr="00CF03B2">
        <w:rPr>
          <w:rFonts w:ascii="Times New Roman" w:hAnsi="Times New Roman" w:cs="Times New Roman"/>
        </w:rPr>
        <w:t xml:space="preserve">(специальность «организация работы с молодёжью») в качестве отрядных вожатых-тьюторов. </w:t>
      </w:r>
    </w:p>
    <w:p w:rsidR="00804D26" w:rsidRDefault="00804D26" w:rsidP="00D33DEC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</w:rPr>
      </w:pPr>
    </w:p>
    <w:p w:rsidR="00804D26" w:rsidRPr="004F2E55" w:rsidRDefault="00804D26" w:rsidP="00D33DE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4F2E55">
        <w:rPr>
          <w:rFonts w:ascii="Times New Roman" w:hAnsi="Times New Roman" w:cs="Times New Roman"/>
          <w:color w:val="000000"/>
        </w:rPr>
        <w:t>В рамках реализации программы состоялось</w:t>
      </w:r>
      <w:r w:rsidRPr="004F2E55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4F2E55">
        <w:rPr>
          <w:rFonts w:ascii="Times New Roman" w:hAnsi="Times New Roman" w:cs="Times New Roman"/>
        </w:rPr>
        <w:t>9 встреч участников программы со значимыми для города людьми, 16 тематических мастер-классов, 35 занятий с обучающимися, 9 экскурсий на площадки организаций-партнёров.</w:t>
      </w:r>
    </w:p>
    <w:p w:rsidR="00804D26" w:rsidRPr="004F2E55" w:rsidRDefault="00804D26" w:rsidP="00D33DE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F2E55">
        <w:rPr>
          <w:rFonts w:ascii="Times New Roman" w:hAnsi="Times New Roman" w:cs="Times New Roman"/>
          <w:sz w:val="24"/>
          <w:szCs w:val="24"/>
        </w:rPr>
        <w:t>Проведены:</w:t>
      </w:r>
    </w:p>
    <w:p w:rsidR="00804D26" w:rsidRPr="004F2E55" w:rsidRDefault="00804D26" w:rsidP="00D33DE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F2E55">
        <w:rPr>
          <w:rFonts w:ascii="Times New Roman" w:hAnsi="Times New Roman" w:cs="Times New Roman"/>
          <w:sz w:val="24"/>
          <w:szCs w:val="24"/>
        </w:rPr>
        <w:t>Гостевые площадки</w:t>
      </w:r>
    </w:p>
    <w:tbl>
      <w:tblPr>
        <w:tblW w:w="10879" w:type="dxa"/>
        <w:tblInd w:w="-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1534"/>
        <w:gridCol w:w="8649"/>
      </w:tblGrid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534" w:type="dxa"/>
          </w:tcPr>
          <w:p w:rsidR="00804D26" w:rsidRPr="00935D22" w:rsidRDefault="00804D26" w:rsidP="00935D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Персона</w:t>
            </w:r>
          </w:p>
        </w:tc>
        <w:tc>
          <w:tcPr>
            <w:tcW w:w="8649" w:type="dxa"/>
          </w:tcPr>
          <w:p w:rsidR="00804D26" w:rsidRPr="00935D22" w:rsidRDefault="00804D26" w:rsidP="00935D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Сфера интересов и компетенций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Леонтий Андреевич Усов</w:t>
            </w:r>
          </w:p>
        </w:tc>
        <w:tc>
          <w:tcPr>
            <w:tcW w:w="8649" w:type="dxa"/>
          </w:tcPr>
          <w:p w:rsidR="00804D26" w:rsidRPr="00935D22" w:rsidRDefault="00804D26" w:rsidP="00935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 xml:space="preserve">Известный российский скульптор и художник. </w:t>
            </w:r>
          </w:p>
          <w:p w:rsidR="00804D26" w:rsidRPr="00935D22" w:rsidRDefault="00804D26" w:rsidP="00935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Работы выставлялись во многих европейских столицах и находятся в частных коллекциях Америки, Франции, Италии, Испании, Германии, Австрии, Финляндии, России.</w:t>
            </w:r>
          </w:p>
          <w:p w:rsidR="00804D26" w:rsidRPr="00935D22" w:rsidRDefault="00804D26" w:rsidP="00935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Автор более 700 работ. Среди скульптурных портретов Наполеон, Кутузов, Ломоносов, Пушкин, Маяковский,, Дали, Бетховен и Моцарт, актеры и рок-музыканты. </w:t>
            </w:r>
          </w:p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Мастер моментального рисунка.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Лариса Анатольевна Сорокова</w:t>
            </w:r>
          </w:p>
        </w:tc>
        <w:tc>
          <w:tcPr>
            <w:tcW w:w="8649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Депутат Думы города Томска. Кандидат педагогических наук,  доцент кафедры управления образованием факультета психологии ТГУ .  С 1990 по 2010 гг. - директор уникальной школы N49  - Школы совместной деятельности, с  2010 г. - заместитель директора по научно-методической работе, исполнительный директор инновационных проектов и разработок школы N49.  Член ТОС «Мокрушинский»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Олег Смирнов</w:t>
            </w:r>
          </w:p>
        </w:tc>
        <w:tc>
          <w:tcPr>
            <w:tcW w:w="8649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Актёр тетра эстрадных миниатюр «Бонифас», КВНщик, ведущий игровых и досуговых программ, руководитель компании «Время эмоций», лауреат межрегионального конкурса «Менеджер года», автор проекта «Пути взаимовыгодного сотрудничества реального бизнеса и социальной сферы с помощью эффективных инструментов продвижения компании на рынке: спонсорство и событийный маркетинг», член футбольного клуба «ППП».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Станислав Артемьев</w:t>
            </w:r>
          </w:p>
        </w:tc>
        <w:tc>
          <w:tcPr>
            <w:tcW w:w="8649" w:type="dxa"/>
          </w:tcPr>
          <w:p w:rsidR="00804D26" w:rsidRPr="006700A8" w:rsidRDefault="00804D26" w:rsidP="00935D22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6700A8">
              <w:t>Композитор. Лауреат международных и всероссийского конкурсов, обладатель гран-при международного конкурса в Санкт-Петербурге "Петербургская весна"</w:t>
            </w:r>
          </w:p>
          <w:p w:rsidR="00804D26" w:rsidRPr="006700A8" w:rsidRDefault="00804D26" w:rsidP="00935D22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6700A8">
              <w:t>Выпустил 3 альбома.</w:t>
            </w:r>
          </w:p>
          <w:p w:rsidR="00804D26" w:rsidRPr="006700A8" w:rsidRDefault="00804D26" w:rsidP="00935D22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6700A8">
              <w:t xml:space="preserve">Выступал с концертами совместно с такими композиторами, как Дарья Шахова, Илья Бешевли, Фабрицио Патерллини. </w:t>
            </w:r>
          </w:p>
          <w:p w:rsidR="00804D26" w:rsidRPr="00935D22" w:rsidRDefault="00804D26" w:rsidP="00935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Создал тему для компьютерной игры "Divinate", написал музыку для короткометражного фильма "Some Days"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Янина Корошкевич</w:t>
            </w:r>
          </w:p>
        </w:tc>
        <w:tc>
          <w:tcPr>
            <w:tcW w:w="8649" w:type="dxa"/>
          </w:tcPr>
          <w:p w:rsidR="00804D26" w:rsidRPr="00935D22" w:rsidRDefault="00804D26" w:rsidP="00935D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35D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Координатор проектов БФ «Меркурия».</w:t>
            </w:r>
            <w:r w:rsidRPr="00935D2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935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35D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Управляющий в центре робототехники «Технокласс».</w:t>
            </w:r>
          </w:p>
          <w:p w:rsidR="00804D26" w:rsidRPr="00935D22" w:rsidRDefault="00804D26" w:rsidP="00935D22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35D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935D2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935D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Это команда молодых и инициативных людей, неравнодушных к социальным проблемам общества.</w:t>
            </w:r>
            <w:r w:rsidRPr="00935D2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935D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Основные направления:</w:t>
            </w:r>
            <w:r w:rsidRPr="00935D2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935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35D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Поддержка детей-сирот и детей в трудной жизненной ситуации, а также защита животных и окружающей среды</w:t>
            </w:r>
          </w:p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Екатерина Макаренко</w:t>
            </w:r>
          </w:p>
        </w:tc>
        <w:tc>
          <w:tcPr>
            <w:tcW w:w="8649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35D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Комиссар Студенческого сельскохозяйственного отряда "Кронос"</w:t>
            </w:r>
          </w:p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Участник и руководитель "Снежная Вахта</w:t>
            </w:r>
            <w:r w:rsidRPr="00935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35D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"Город Добрых Дел"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Иван Чуяшенко</w:t>
            </w:r>
          </w:p>
        </w:tc>
        <w:tc>
          <w:tcPr>
            <w:tcW w:w="8649" w:type="dxa"/>
          </w:tcPr>
          <w:p w:rsidR="00804D26" w:rsidRPr="00935D22" w:rsidRDefault="00804D26" w:rsidP="00935D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Мастер ССО «Магнит» (НИ ТПУ),  Член Молодежного парламента Томской области </w:t>
            </w:r>
          </w:p>
          <w:p w:rsidR="00804D26" w:rsidRPr="00935D22" w:rsidRDefault="00804D26" w:rsidP="00935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Руководитель поисково-спасательной группы ПСО «Лиза Алерт Томск».</w:t>
            </w: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5D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нженер – электроник Федерального космического агентства ОАО «НПЦ «Полюс».Член орг. комитета проекта «Чеховские Пятницы».</w:t>
            </w: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Член Томского областного отделения Русского Географического Общества.</w:t>
            </w:r>
            <w:r w:rsidRPr="00935D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5D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Неоднократный призер конкурсов научно-исследовательских работ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Виктория Хоромская</w:t>
            </w:r>
          </w:p>
        </w:tc>
        <w:tc>
          <w:tcPr>
            <w:tcW w:w="8649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Член Молодёжного парламента Томской области, руководитель «Школы Пресс-службы» МПТО, резидент Молодёжного кадрового ресурса Томской области. Член Детско-юношеского парламента, участница команды проекта "Заповедное. Лагерный сад".</w:t>
            </w:r>
          </w:p>
        </w:tc>
      </w:tr>
    </w:tbl>
    <w:p w:rsidR="00804D26" w:rsidRDefault="00804D26" w:rsidP="00D33DE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04D26" w:rsidRPr="005E4486" w:rsidRDefault="00804D26" w:rsidP="00D33DE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4486">
        <w:rPr>
          <w:rFonts w:ascii="Times New Roman" w:hAnsi="Times New Roman" w:cs="Times New Roman"/>
          <w:b/>
          <w:bCs/>
          <w:sz w:val="24"/>
          <w:szCs w:val="24"/>
        </w:rPr>
        <w:t>Мастер-классы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tbl>
      <w:tblPr>
        <w:tblW w:w="11096" w:type="dxa"/>
        <w:tblInd w:w="-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3084"/>
        <w:gridCol w:w="2576"/>
        <w:gridCol w:w="3600"/>
        <w:gridCol w:w="1140"/>
      </w:tblGrid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084" w:type="dxa"/>
          </w:tcPr>
          <w:p w:rsidR="00804D26" w:rsidRPr="00935D22" w:rsidRDefault="00804D26" w:rsidP="00935D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576" w:type="dxa"/>
          </w:tcPr>
          <w:p w:rsidR="00804D26" w:rsidRPr="00935D22" w:rsidRDefault="00804D26" w:rsidP="00935D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Преподаватель</w:t>
            </w:r>
          </w:p>
        </w:tc>
        <w:tc>
          <w:tcPr>
            <w:tcW w:w="3600" w:type="dxa"/>
          </w:tcPr>
          <w:p w:rsidR="00804D26" w:rsidRPr="00935D22" w:rsidRDefault="00804D26" w:rsidP="00935D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Организация-партнёр</w:t>
            </w:r>
          </w:p>
        </w:tc>
        <w:tc>
          <w:tcPr>
            <w:tcW w:w="1140" w:type="dxa"/>
          </w:tcPr>
          <w:p w:rsidR="00804D26" w:rsidRPr="00935D22" w:rsidRDefault="00804D26" w:rsidP="00935D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занятий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Эффективное деловое общение. Деловой этикет</w:t>
            </w:r>
          </w:p>
        </w:tc>
        <w:tc>
          <w:tcPr>
            <w:tcW w:w="2576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Попова Е.Д</w:t>
            </w:r>
          </w:p>
        </w:tc>
        <w:tc>
          <w:tcPr>
            <w:tcW w:w="360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Сотрудник НОЦ «Институт инноваций в образовании» ТГУ</w:t>
            </w:r>
          </w:p>
        </w:tc>
        <w:tc>
          <w:tcPr>
            <w:tcW w:w="114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Где найти ресурсы для моего проекта?</w:t>
            </w:r>
          </w:p>
        </w:tc>
        <w:tc>
          <w:tcPr>
            <w:tcW w:w="2576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Кадочникова А.Н.</w:t>
            </w:r>
          </w:p>
        </w:tc>
        <w:tc>
          <w:tcPr>
            <w:tcW w:w="360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Сотрудник НОЦ «Институт инноваций в образовании» ТГУ</w:t>
            </w:r>
          </w:p>
        </w:tc>
        <w:tc>
          <w:tcPr>
            <w:tcW w:w="114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804D26" w:rsidRPr="00935D22" w:rsidRDefault="00804D26" w:rsidP="00935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Управление проектом. тайм-менеджмент</w:t>
            </w:r>
          </w:p>
        </w:tc>
        <w:tc>
          <w:tcPr>
            <w:tcW w:w="2576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360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Магистрант ТГУ</w:t>
            </w:r>
          </w:p>
        </w:tc>
        <w:tc>
          <w:tcPr>
            <w:tcW w:w="114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804D26" w:rsidRPr="00935D22" w:rsidRDefault="00804D26" w:rsidP="00935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Исследование как творчество</w:t>
            </w:r>
          </w:p>
        </w:tc>
        <w:tc>
          <w:tcPr>
            <w:tcW w:w="2576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Серкина Д, Чибакова Д., Полежайкин И.</w:t>
            </w:r>
          </w:p>
        </w:tc>
        <w:tc>
          <w:tcPr>
            <w:tcW w:w="360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Магистранты ТГУ</w:t>
            </w:r>
          </w:p>
        </w:tc>
        <w:tc>
          <w:tcPr>
            <w:tcW w:w="114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Музыкальная гостиная</w:t>
            </w:r>
          </w:p>
        </w:tc>
        <w:tc>
          <w:tcPr>
            <w:tcW w:w="2576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Татаринцева Евгения</w:t>
            </w:r>
          </w:p>
        </w:tc>
        <w:tc>
          <w:tcPr>
            <w:tcW w:w="360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Магистрант ТГУ</w:t>
            </w:r>
          </w:p>
        </w:tc>
        <w:tc>
          <w:tcPr>
            <w:tcW w:w="114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Коммуникативные навыки</w:t>
            </w:r>
          </w:p>
        </w:tc>
        <w:tc>
          <w:tcPr>
            <w:tcW w:w="2576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Солодовникова О.М.</w:t>
            </w:r>
          </w:p>
        </w:tc>
        <w:tc>
          <w:tcPr>
            <w:tcW w:w="360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Сотрудник Центра элитного образования ТПУ</w:t>
            </w:r>
          </w:p>
        </w:tc>
        <w:tc>
          <w:tcPr>
            <w:tcW w:w="114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Технология проектирования</w:t>
            </w:r>
          </w:p>
        </w:tc>
        <w:tc>
          <w:tcPr>
            <w:tcW w:w="2576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Костенко Т.А.</w:t>
            </w:r>
          </w:p>
        </w:tc>
        <w:tc>
          <w:tcPr>
            <w:tcW w:w="360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Зам. директора по НМР ДОУ №4 «Монтессори»</w:t>
            </w:r>
          </w:p>
        </w:tc>
        <w:tc>
          <w:tcPr>
            <w:tcW w:w="114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804D26" w:rsidRPr="00935D22" w:rsidRDefault="00804D26" w:rsidP="00935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Текстопорождение</w:t>
            </w:r>
          </w:p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Попова Аксинья</w:t>
            </w:r>
          </w:p>
        </w:tc>
        <w:tc>
          <w:tcPr>
            <w:tcW w:w="360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Журналист, фрилансер</w:t>
            </w:r>
          </w:p>
        </w:tc>
        <w:tc>
          <w:tcPr>
            <w:tcW w:w="114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804D26" w:rsidRPr="00935D22" w:rsidRDefault="00804D26" w:rsidP="00935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Взаимодействие с партнером</w:t>
            </w:r>
          </w:p>
        </w:tc>
        <w:tc>
          <w:tcPr>
            <w:tcW w:w="2576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 xml:space="preserve">Дюсьметова М.В., </w:t>
            </w:r>
          </w:p>
        </w:tc>
        <w:tc>
          <w:tcPr>
            <w:tcW w:w="360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засл.арт. РФ, актриса театра куклы и актёра «Скоморох»</w:t>
            </w:r>
          </w:p>
        </w:tc>
        <w:tc>
          <w:tcPr>
            <w:tcW w:w="114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Характер. Роль. Образ</w:t>
            </w:r>
          </w:p>
        </w:tc>
        <w:tc>
          <w:tcPr>
            <w:tcW w:w="2576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Гваракидзе И.В.</w:t>
            </w:r>
          </w:p>
        </w:tc>
        <w:tc>
          <w:tcPr>
            <w:tcW w:w="360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Актёр, ведущий концертных и досуговых программ</w:t>
            </w:r>
          </w:p>
        </w:tc>
        <w:tc>
          <w:tcPr>
            <w:tcW w:w="114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804D26" w:rsidRPr="00935D22" w:rsidRDefault="00804D26" w:rsidP="00935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Взаимодействие с целевой аудиторией</w:t>
            </w:r>
          </w:p>
        </w:tc>
        <w:tc>
          <w:tcPr>
            <w:tcW w:w="2576" w:type="dxa"/>
            <w:vMerge w:val="restart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Смирнов О.С.</w:t>
            </w:r>
          </w:p>
        </w:tc>
        <w:tc>
          <w:tcPr>
            <w:tcW w:w="3600" w:type="dxa"/>
            <w:vMerge w:val="restart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Менеджер социо-культурных проектов,  ведущий концертных и досуговых программ</w:t>
            </w:r>
          </w:p>
        </w:tc>
        <w:tc>
          <w:tcPr>
            <w:tcW w:w="114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804D26" w:rsidRPr="00935D22" w:rsidRDefault="00804D26" w:rsidP="00935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Эмоциональный контакт со зрителями</w:t>
            </w:r>
          </w:p>
        </w:tc>
        <w:tc>
          <w:tcPr>
            <w:tcW w:w="2576" w:type="dxa"/>
            <w:vMerge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Пластика тела</w:t>
            </w:r>
          </w:p>
        </w:tc>
        <w:tc>
          <w:tcPr>
            <w:tcW w:w="2576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Лебедева Ксения</w:t>
            </w:r>
          </w:p>
        </w:tc>
        <w:tc>
          <w:tcPr>
            <w:tcW w:w="360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Центр «Аура»</w:t>
            </w:r>
          </w:p>
        </w:tc>
        <w:tc>
          <w:tcPr>
            <w:tcW w:w="114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Современный танец</w:t>
            </w:r>
          </w:p>
        </w:tc>
        <w:tc>
          <w:tcPr>
            <w:tcW w:w="2576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Команда</w:t>
            </w:r>
          </w:p>
        </w:tc>
        <w:tc>
          <w:tcPr>
            <w:tcW w:w="360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Школа танцев «Фингерз»</w:t>
            </w:r>
          </w:p>
        </w:tc>
        <w:tc>
          <w:tcPr>
            <w:tcW w:w="114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Волонтерское движение</w:t>
            </w:r>
          </w:p>
        </w:tc>
        <w:tc>
          <w:tcPr>
            <w:tcW w:w="2576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Борисанова Дарья, Руин Кирилл</w:t>
            </w:r>
          </w:p>
        </w:tc>
        <w:tc>
          <w:tcPr>
            <w:tcW w:w="360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Координаторы программы, ДДТ «У Белого озера»</w:t>
            </w:r>
          </w:p>
        </w:tc>
        <w:tc>
          <w:tcPr>
            <w:tcW w:w="114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4D26" w:rsidTr="00993F26">
        <w:tc>
          <w:tcPr>
            <w:tcW w:w="696" w:type="dxa"/>
          </w:tcPr>
          <w:p w:rsidR="00804D26" w:rsidRPr="00935D22" w:rsidRDefault="00804D26" w:rsidP="00935D2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2576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Команда</w:t>
            </w:r>
          </w:p>
        </w:tc>
        <w:tc>
          <w:tcPr>
            <w:tcW w:w="3600" w:type="dxa"/>
          </w:tcPr>
          <w:p w:rsidR="00804D26" w:rsidRPr="00935D22" w:rsidRDefault="00804D26" w:rsidP="00935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35D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Versus</w:t>
            </w: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04D26" w:rsidRDefault="00804D26" w:rsidP="00D33DE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04D26" w:rsidRPr="00D31954" w:rsidRDefault="00804D26" w:rsidP="00D33DE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1954">
        <w:rPr>
          <w:rFonts w:ascii="Times New Roman" w:hAnsi="Times New Roman" w:cs="Times New Roman"/>
          <w:b/>
          <w:bCs/>
          <w:sz w:val="24"/>
          <w:szCs w:val="24"/>
        </w:rPr>
        <w:t>Экскурсии:</w:t>
      </w:r>
    </w:p>
    <w:tbl>
      <w:tblPr>
        <w:tblW w:w="10065" w:type="dxa"/>
        <w:tblInd w:w="-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4923"/>
        <w:gridCol w:w="4684"/>
      </w:tblGrid>
      <w:tr w:rsidR="00804D26" w:rsidTr="00993F26">
        <w:tc>
          <w:tcPr>
            <w:tcW w:w="458" w:type="dxa"/>
          </w:tcPr>
          <w:p w:rsidR="00804D26" w:rsidRPr="00935D22" w:rsidRDefault="00804D26" w:rsidP="00935D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23" w:type="dxa"/>
          </w:tcPr>
          <w:p w:rsidR="00804D26" w:rsidRPr="00935D22" w:rsidRDefault="00804D26" w:rsidP="00935D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</w:tc>
        <w:tc>
          <w:tcPr>
            <w:tcW w:w="4684" w:type="dxa"/>
          </w:tcPr>
          <w:p w:rsidR="00804D26" w:rsidRPr="00935D22" w:rsidRDefault="00804D26" w:rsidP="00935D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школьников, посетивших экскурсию</w:t>
            </w:r>
          </w:p>
        </w:tc>
      </w:tr>
      <w:tr w:rsidR="00804D26" w:rsidTr="00993F26">
        <w:tc>
          <w:tcPr>
            <w:tcW w:w="458" w:type="dxa"/>
          </w:tcPr>
          <w:p w:rsidR="00804D26" w:rsidRPr="00935D22" w:rsidRDefault="00804D26" w:rsidP="00935D2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Музей Памяти (ДДТ, клуб «Фрегат»)</w:t>
            </w:r>
          </w:p>
        </w:tc>
        <w:tc>
          <w:tcPr>
            <w:tcW w:w="4684" w:type="dxa"/>
          </w:tcPr>
          <w:p w:rsidR="00804D26" w:rsidRPr="00935D22" w:rsidRDefault="00804D26" w:rsidP="00935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04D26" w:rsidTr="00993F26">
        <w:tc>
          <w:tcPr>
            <w:tcW w:w="458" w:type="dxa"/>
          </w:tcPr>
          <w:p w:rsidR="00804D26" w:rsidRPr="00935D22" w:rsidRDefault="00804D26" w:rsidP="00935D2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Молодёжный парламент ТО</w:t>
            </w:r>
          </w:p>
        </w:tc>
        <w:tc>
          <w:tcPr>
            <w:tcW w:w="4684" w:type="dxa"/>
          </w:tcPr>
          <w:p w:rsidR="00804D26" w:rsidRPr="00935D22" w:rsidRDefault="00804D26" w:rsidP="00935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04D26" w:rsidTr="00993F26">
        <w:tc>
          <w:tcPr>
            <w:tcW w:w="458" w:type="dxa"/>
          </w:tcPr>
          <w:p w:rsidR="00804D26" w:rsidRPr="00935D22" w:rsidRDefault="00804D26" w:rsidP="00935D2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Театр «Скоморох»</w:t>
            </w:r>
          </w:p>
        </w:tc>
        <w:tc>
          <w:tcPr>
            <w:tcW w:w="4684" w:type="dxa"/>
          </w:tcPr>
          <w:p w:rsidR="00804D26" w:rsidRPr="00935D22" w:rsidRDefault="00804D26" w:rsidP="00935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804D26" w:rsidTr="00993F26">
        <w:tc>
          <w:tcPr>
            <w:tcW w:w="458" w:type="dxa"/>
          </w:tcPr>
          <w:p w:rsidR="00804D26" w:rsidRPr="00935D22" w:rsidRDefault="00804D26" w:rsidP="00935D2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Бизнес-инкубатор ТГПУ</w:t>
            </w:r>
          </w:p>
        </w:tc>
        <w:tc>
          <w:tcPr>
            <w:tcW w:w="4684" w:type="dxa"/>
          </w:tcPr>
          <w:p w:rsidR="00804D26" w:rsidRPr="00935D22" w:rsidRDefault="00804D26" w:rsidP="00935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804D26" w:rsidTr="00993F26">
        <w:tc>
          <w:tcPr>
            <w:tcW w:w="458" w:type="dxa"/>
          </w:tcPr>
          <w:p w:rsidR="00804D26" w:rsidRPr="00935D22" w:rsidRDefault="00804D26" w:rsidP="00935D2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Музей писателя А.М. Волкова (ТГПУ)</w:t>
            </w:r>
          </w:p>
        </w:tc>
        <w:tc>
          <w:tcPr>
            <w:tcW w:w="4684" w:type="dxa"/>
          </w:tcPr>
          <w:p w:rsidR="00804D26" w:rsidRPr="00935D22" w:rsidRDefault="00804D26" w:rsidP="00935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04D26" w:rsidTr="00993F26">
        <w:tc>
          <w:tcPr>
            <w:tcW w:w="458" w:type="dxa"/>
          </w:tcPr>
          <w:p w:rsidR="00804D26" w:rsidRPr="00935D22" w:rsidRDefault="00804D26" w:rsidP="00935D2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Научная библиотека ТГУ</w:t>
            </w:r>
          </w:p>
        </w:tc>
        <w:tc>
          <w:tcPr>
            <w:tcW w:w="4684" w:type="dxa"/>
          </w:tcPr>
          <w:p w:rsidR="00804D26" w:rsidRPr="00935D22" w:rsidRDefault="00804D26" w:rsidP="00935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04D26" w:rsidTr="00993F26">
        <w:tc>
          <w:tcPr>
            <w:tcW w:w="458" w:type="dxa"/>
          </w:tcPr>
          <w:p w:rsidR="00804D26" w:rsidRPr="00935D22" w:rsidRDefault="00804D26" w:rsidP="00935D2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Зоологический музей ТГУ</w:t>
            </w:r>
          </w:p>
        </w:tc>
        <w:tc>
          <w:tcPr>
            <w:tcW w:w="4684" w:type="dxa"/>
          </w:tcPr>
          <w:p w:rsidR="00804D26" w:rsidRPr="00935D22" w:rsidRDefault="00804D26" w:rsidP="00935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04D26" w:rsidTr="00993F26">
        <w:tc>
          <w:tcPr>
            <w:tcW w:w="458" w:type="dxa"/>
          </w:tcPr>
          <w:p w:rsidR="00804D26" w:rsidRPr="00935D22" w:rsidRDefault="00804D26" w:rsidP="00935D2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Музей археологии ТГУ</w:t>
            </w:r>
          </w:p>
        </w:tc>
        <w:tc>
          <w:tcPr>
            <w:tcW w:w="4684" w:type="dxa"/>
          </w:tcPr>
          <w:p w:rsidR="00804D26" w:rsidRPr="00935D22" w:rsidRDefault="00804D26" w:rsidP="00935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04D26" w:rsidTr="00993F26">
        <w:tc>
          <w:tcPr>
            <w:tcW w:w="458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804D26" w:rsidRPr="00935D22" w:rsidRDefault="00804D26" w:rsidP="00935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4" w:type="dxa"/>
          </w:tcPr>
          <w:p w:rsidR="00804D26" w:rsidRPr="00935D22" w:rsidRDefault="00804D26" w:rsidP="00935D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 чел</w:t>
            </w:r>
          </w:p>
        </w:tc>
      </w:tr>
    </w:tbl>
    <w:p w:rsidR="00804D26" w:rsidRDefault="00804D26" w:rsidP="00D33DE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04D26" w:rsidRDefault="00804D26" w:rsidP="00993F2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Модуль «Межсезонье» (ноябрь-декабрь)</w:t>
      </w:r>
    </w:p>
    <w:p w:rsidR="00804D26" w:rsidRPr="00993F26" w:rsidRDefault="00804D26" w:rsidP="00993F2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3.1. </w:t>
      </w:r>
      <w:r w:rsidRPr="00993F26">
        <w:rPr>
          <w:rFonts w:ascii="Times New Roman" w:hAnsi="Times New Roman" w:cs="Times New Roman"/>
          <w:b/>
          <w:bCs/>
          <w:sz w:val="24"/>
          <w:szCs w:val="24"/>
        </w:rPr>
        <w:t>Промежуточное пробное аттестационное событие Конкурс фото- и видеоработ «</w:t>
      </w:r>
      <w:r w:rsidRPr="00993F26">
        <w:rPr>
          <w:rFonts w:ascii="Times New Roman" w:hAnsi="Times New Roman" w:cs="Times New Roman"/>
          <w:b/>
          <w:bCs/>
          <w:sz w:val="24"/>
          <w:szCs w:val="24"/>
          <w:lang w:val="en-US"/>
        </w:rPr>
        <w:t>PRO</w:t>
      </w:r>
      <w:r w:rsidRPr="00993F26">
        <w:rPr>
          <w:rFonts w:ascii="Times New Roman" w:hAnsi="Times New Roman" w:cs="Times New Roman"/>
          <w:b/>
          <w:bCs/>
          <w:sz w:val="24"/>
          <w:szCs w:val="24"/>
        </w:rPr>
        <w:t>-Детство»</w:t>
      </w:r>
    </w:p>
    <w:p w:rsidR="00804D26" w:rsidRDefault="00804D26" w:rsidP="004F2E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Направление «фото- и видео работы» в программе было впервые в этом учебном году выделено как отдельное. Координационный совет программы, проанализировав интересы школьников и потенциальный «спрос» на  данное предметное направление,  предложил участникам программы в экспериментальном режиме поучаствовать в конкурсе, обозначив его как одно из открытых аттестационных событий программы. Для более успешного участия ребятам было предложено посетить мастер-классы специалистов (частных фотографов, преподавателей факультета журналистики и др.) </w:t>
      </w:r>
    </w:p>
    <w:p w:rsidR="00804D26" w:rsidRDefault="00804D26" w:rsidP="004F2E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 фото- и видеоработ «</w:t>
      </w:r>
      <w:r>
        <w:rPr>
          <w:rFonts w:ascii="Times New Roman" w:hAnsi="Times New Roman" w:cs="Times New Roman"/>
          <w:sz w:val="24"/>
          <w:szCs w:val="24"/>
          <w:lang w:val="en-US"/>
        </w:rPr>
        <w:t>PRO</w:t>
      </w:r>
      <w:r>
        <w:rPr>
          <w:rFonts w:ascii="Times New Roman" w:hAnsi="Times New Roman" w:cs="Times New Roman"/>
          <w:sz w:val="24"/>
          <w:szCs w:val="24"/>
        </w:rPr>
        <w:t>-Детство» проводил</w:t>
      </w:r>
      <w:r w:rsidRPr="00942A02">
        <w:rPr>
          <w:rFonts w:ascii="Times New Roman" w:hAnsi="Times New Roman" w:cs="Times New Roman"/>
          <w:sz w:val="24"/>
          <w:szCs w:val="24"/>
        </w:rPr>
        <w:t xml:space="preserve">ся </w:t>
      </w:r>
      <w:r>
        <w:rPr>
          <w:rFonts w:ascii="Times New Roman" w:hAnsi="Times New Roman" w:cs="Times New Roman"/>
          <w:sz w:val="24"/>
          <w:szCs w:val="24"/>
        </w:rPr>
        <w:t>С 4 ноября по 4 декабря 2016 г.</w:t>
      </w:r>
      <w:r w:rsidRPr="00942A02">
        <w:rPr>
          <w:rFonts w:ascii="Times New Roman" w:hAnsi="Times New Roman" w:cs="Times New Roman"/>
          <w:sz w:val="24"/>
          <w:szCs w:val="24"/>
        </w:rPr>
        <w:t xml:space="preserve">. Цель Конкурса: широкая презентация и профессиональная экспертиза результатов реализации творческих инициатив участников, расширение спектра их образовательных возможностей в образовательной среде свободы и активности. </w:t>
      </w:r>
    </w:p>
    <w:p w:rsidR="00804D26" w:rsidRDefault="00804D26" w:rsidP="004F2E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Координаторы программы ставили для себя специальные задачи: выявить образовательный заказ на данное предметное направление в программе, определить круг потенциальных партнёров и спонсоров данного направления.</w:t>
      </w:r>
    </w:p>
    <w:p w:rsidR="00804D26" w:rsidRPr="004F2E55" w:rsidRDefault="00804D26" w:rsidP="004F2E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E55">
        <w:rPr>
          <w:rFonts w:ascii="Times New Roman" w:hAnsi="Times New Roman" w:cs="Times New Roman"/>
          <w:sz w:val="24"/>
          <w:szCs w:val="24"/>
        </w:rPr>
        <w:t>Партнеры мероприятия:</w:t>
      </w:r>
    </w:p>
    <w:p w:rsidR="00804D26" w:rsidRDefault="00804D26" w:rsidP="004F2E55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Факультет журналистики НИ ТГУ – в рамках подготовки к конкурсу был проведен мастер-класс по основам фотосъемки от преподавателя фотожурналистики ФЖ НИ ТГУ Захарова Сергея Вадимовича; проведено два мастер-класса по основам видеосъемки от преподавателя ФЖ НИ ТГУ Коновалова Николая Владимировича; специальный приз от декана ФЖ на итоговом мероприятии (книга) </w:t>
      </w:r>
    </w:p>
    <w:p w:rsidR="00804D26" w:rsidRDefault="00804D26" w:rsidP="004F2E55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Фотограф Ирина Король предоставила победителю в номинации </w:t>
      </w:r>
      <w:r w:rsidRPr="00A14121">
        <w:rPr>
          <w:rFonts w:ascii="Times New Roman" w:hAnsi="Times New Roman" w:cs="Times New Roman"/>
          <w:sz w:val="24"/>
          <w:szCs w:val="24"/>
        </w:rPr>
        <w:t>«</w:t>
      </w:r>
      <w:r w:rsidRPr="00A14121">
        <w:rPr>
          <w:rFonts w:ascii="Times New Roman" w:hAnsi="Times New Roman" w:cs="Times New Roman"/>
          <w:sz w:val="24"/>
          <w:szCs w:val="24"/>
          <w:lang w:val="en-US"/>
        </w:rPr>
        <w:t>PRO</w:t>
      </w:r>
      <w:r w:rsidRPr="00A14121">
        <w:rPr>
          <w:rFonts w:ascii="Times New Roman" w:hAnsi="Times New Roman" w:cs="Times New Roman"/>
          <w:sz w:val="24"/>
          <w:szCs w:val="24"/>
        </w:rPr>
        <w:t>-Детство»</w:t>
      </w:r>
      <w:r>
        <w:rPr>
          <w:rFonts w:ascii="Times New Roman" w:hAnsi="Times New Roman" w:cs="Times New Roman"/>
          <w:sz w:val="24"/>
          <w:szCs w:val="24"/>
        </w:rPr>
        <w:t xml:space="preserve"> сертификат на посещение мастер-класса по фотосъемке</w:t>
      </w:r>
    </w:p>
    <w:p w:rsidR="00804D26" w:rsidRDefault="00804D26" w:rsidP="004F2E55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Фотограф Александра Гайер предоставила победителю в номинации «Я шагаю по Томску» сертификат на проведение фотосессии</w:t>
      </w:r>
    </w:p>
    <w:p w:rsidR="00804D26" w:rsidRDefault="00804D26" w:rsidP="004F2E55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Венедикт Чечельницкий и «Фото </w:t>
      </w:r>
      <w:r>
        <w:rPr>
          <w:rFonts w:ascii="Times New Roman" w:hAnsi="Times New Roman" w:cs="Times New Roman"/>
          <w:sz w:val="24"/>
          <w:szCs w:val="24"/>
          <w:lang w:val="en-US"/>
        </w:rPr>
        <w:t>Safari</w:t>
      </w:r>
      <w:r w:rsidRPr="009321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Centre</w:t>
      </w:r>
      <w:r>
        <w:rPr>
          <w:rFonts w:ascii="Times New Roman" w:hAnsi="Times New Roman" w:cs="Times New Roman"/>
          <w:sz w:val="24"/>
          <w:szCs w:val="24"/>
        </w:rPr>
        <w:t>» предоставили призерам во всех номинациях сертификаты на печать фотоальбомов</w:t>
      </w:r>
    </w:p>
    <w:p w:rsidR="00804D26" w:rsidRDefault="00804D26" w:rsidP="004F2E55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Специальный приз от Ирины Вильямовны Гоц – книга</w:t>
      </w:r>
    </w:p>
    <w:p w:rsidR="00804D26" w:rsidRPr="0085218C" w:rsidRDefault="00804D26" w:rsidP="004F2E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D7089">
        <w:rPr>
          <w:rFonts w:ascii="Times New Roman" w:hAnsi="Times New Roman" w:cs="Times New Roman"/>
          <w:sz w:val="24"/>
          <w:szCs w:val="24"/>
        </w:rPr>
        <w:t>В Конкурсе приняли участие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 автора, которые предоставили 28 работ для оценки в жанре фотографии и 2 работы в жанре видеоролика. Согласно положению Конкурса, принимались как индивидуальные работы, так и коллективные, также у участников была возможность предоставить на конкурс серию до 3-х фотографий, объединенных общей идеей или сюжетом.</w:t>
      </w:r>
    </w:p>
    <w:p w:rsidR="00804D26" w:rsidRPr="00707B2F" w:rsidRDefault="00804D26" w:rsidP="0070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B2F">
        <w:rPr>
          <w:rFonts w:ascii="Times New Roman" w:hAnsi="Times New Roman" w:cs="Times New Roman"/>
          <w:sz w:val="24"/>
          <w:szCs w:val="24"/>
        </w:rPr>
        <w:t>Образовательные организации, принявшие участие в Конкурсе:</w:t>
      </w:r>
    </w:p>
    <w:p w:rsidR="00804D26" w:rsidRPr="00707B2F" w:rsidRDefault="00804D26" w:rsidP="004F2E55">
      <w:pPr>
        <w:pStyle w:val="ListParagraph"/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7B2F">
        <w:rPr>
          <w:rFonts w:ascii="Times New Roman" w:hAnsi="Times New Roman" w:cs="Times New Roman"/>
          <w:sz w:val="24"/>
          <w:szCs w:val="24"/>
        </w:rPr>
        <w:t>ДДТ «У Белого озера», в том числе СП «Фрегат» и «Смена»</w:t>
      </w:r>
    </w:p>
    <w:p w:rsidR="00804D26" w:rsidRPr="00707B2F" w:rsidRDefault="00804D26" w:rsidP="004F2E55">
      <w:pPr>
        <w:pStyle w:val="ListParagraph"/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7B2F">
        <w:rPr>
          <w:rFonts w:ascii="Times New Roman" w:hAnsi="Times New Roman" w:cs="Times New Roman"/>
          <w:sz w:val="24"/>
          <w:szCs w:val="24"/>
        </w:rPr>
        <w:t>СОШ №2</w:t>
      </w:r>
    </w:p>
    <w:p w:rsidR="00804D26" w:rsidRPr="00707B2F" w:rsidRDefault="00804D26" w:rsidP="004F2E55">
      <w:pPr>
        <w:pStyle w:val="ListParagraph"/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7B2F">
        <w:rPr>
          <w:rFonts w:ascii="Times New Roman" w:hAnsi="Times New Roman" w:cs="Times New Roman"/>
          <w:sz w:val="24"/>
          <w:szCs w:val="24"/>
        </w:rPr>
        <w:t>СОШ №28</w:t>
      </w:r>
    </w:p>
    <w:p w:rsidR="00804D26" w:rsidRPr="00707B2F" w:rsidRDefault="00804D26" w:rsidP="004F2E55">
      <w:pPr>
        <w:pStyle w:val="ListParagraph"/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7B2F">
        <w:rPr>
          <w:rFonts w:ascii="Times New Roman" w:hAnsi="Times New Roman" w:cs="Times New Roman"/>
          <w:sz w:val="24"/>
          <w:szCs w:val="24"/>
        </w:rPr>
        <w:t>СОШ №53</w:t>
      </w:r>
    </w:p>
    <w:p w:rsidR="00804D26" w:rsidRPr="00707B2F" w:rsidRDefault="00804D26" w:rsidP="004F2E55">
      <w:pPr>
        <w:pStyle w:val="ListParagraph"/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7B2F">
        <w:rPr>
          <w:rFonts w:ascii="Times New Roman" w:hAnsi="Times New Roman" w:cs="Times New Roman"/>
          <w:sz w:val="24"/>
          <w:szCs w:val="24"/>
        </w:rPr>
        <w:t>СОШ №31</w:t>
      </w:r>
    </w:p>
    <w:p w:rsidR="00804D26" w:rsidRPr="00707B2F" w:rsidRDefault="00804D26" w:rsidP="004F2E55">
      <w:pPr>
        <w:pStyle w:val="ListParagraph"/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7B2F">
        <w:rPr>
          <w:rFonts w:ascii="Times New Roman" w:hAnsi="Times New Roman" w:cs="Times New Roman"/>
          <w:sz w:val="24"/>
          <w:szCs w:val="24"/>
        </w:rPr>
        <w:t>Зональненская СОШ</w:t>
      </w:r>
    </w:p>
    <w:p w:rsidR="00804D26" w:rsidRPr="00707B2F" w:rsidRDefault="00804D26" w:rsidP="004F2E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7B2F">
        <w:rPr>
          <w:rFonts w:ascii="Times New Roman" w:hAnsi="Times New Roman" w:cs="Times New Roman"/>
          <w:sz w:val="24"/>
          <w:szCs w:val="24"/>
        </w:rPr>
        <w:t>Экспертами Конкурса выступили:</w:t>
      </w:r>
    </w:p>
    <w:p w:rsidR="00804D26" w:rsidRPr="00707B2F" w:rsidRDefault="00804D26" w:rsidP="004F2E55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7B2F">
        <w:rPr>
          <w:rFonts w:ascii="Times New Roman" w:hAnsi="Times New Roman" w:cs="Times New Roman"/>
          <w:sz w:val="24"/>
          <w:szCs w:val="24"/>
        </w:rPr>
        <w:t>Ершов Юрий Михайлович – декан факультета журналистики НИ ТГУ, председатель экспертной комиссии Конкурса</w:t>
      </w:r>
    </w:p>
    <w:p w:rsidR="00804D26" w:rsidRDefault="00804D26" w:rsidP="004F2E55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Захаров Сергей Вадимович- преподаватель фотожурналистики НИ ТГУ</w:t>
      </w:r>
    </w:p>
    <w:p w:rsidR="00804D26" w:rsidRDefault="00804D26" w:rsidP="004F2E55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Гоц Ирина Вильямовна - искусствовед</w:t>
      </w:r>
    </w:p>
    <w:p w:rsidR="00804D26" w:rsidRDefault="00804D26" w:rsidP="004F2E55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Гайер Александра Юрьевна - фотограф</w:t>
      </w:r>
    </w:p>
    <w:p w:rsidR="00804D26" w:rsidRDefault="00804D26" w:rsidP="004F2E55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Король Ирина - фотограф</w:t>
      </w:r>
    </w:p>
    <w:p w:rsidR="00804D26" w:rsidRDefault="00804D26" w:rsidP="004F2E55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Чечельницкий Венедикт Петрович – представитель «Фото </w:t>
      </w:r>
      <w:r>
        <w:rPr>
          <w:rFonts w:ascii="Times New Roman" w:hAnsi="Times New Roman" w:cs="Times New Roman"/>
          <w:sz w:val="24"/>
          <w:szCs w:val="24"/>
          <w:lang w:val="en-US"/>
        </w:rPr>
        <w:t>Safari</w:t>
      </w:r>
      <w:r w:rsidRPr="009321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Centre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804D26" w:rsidRDefault="00804D26" w:rsidP="004F2E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E6B97">
        <w:rPr>
          <w:rFonts w:ascii="Times New Roman" w:hAnsi="Times New Roman" w:cs="Times New Roman"/>
          <w:sz w:val="24"/>
          <w:szCs w:val="24"/>
        </w:rPr>
        <w:t xml:space="preserve">Организаторами </w:t>
      </w:r>
      <w:r>
        <w:rPr>
          <w:rFonts w:ascii="Times New Roman" w:hAnsi="Times New Roman" w:cs="Times New Roman"/>
          <w:sz w:val="24"/>
          <w:szCs w:val="24"/>
        </w:rPr>
        <w:t xml:space="preserve">и членами жюри </w:t>
      </w:r>
      <w:r w:rsidRPr="001E6B97">
        <w:rPr>
          <w:rFonts w:ascii="Times New Roman" w:hAnsi="Times New Roman" w:cs="Times New Roman"/>
          <w:sz w:val="24"/>
          <w:szCs w:val="24"/>
        </w:rPr>
        <w:t>было принято решение</w:t>
      </w:r>
      <w:r>
        <w:rPr>
          <w:rFonts w:ascii="Times New Roman" w:hAnsi="Times New Roman" w:cs="Times New Roman"/>
          <w:sz w:val="24"/>
          <w:szCs w:val="24"/>
        </w:rPr>
        <w:t xml:space="preserve"> перенести финал конкурса видеороликов на март 2017г и</w:t>
      </w:r>
      <w:r w:rsidRPr="001E6B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оценивать качество присланных видеоработ, выдав детям сертификаты участников конкурса. </w:t>
      </w:r>
    </w:p>
    <w:p w:rsidR="00804D26" w:rsidRDefault="00804D26" w:rsidP="004F2E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 фотографий оценивался по 3 номинациям:</w:t>
      </w:r>
    </w:p>
    <w:p w:rsidR="00804D26" w:rsidRPr="00942A02" w:rsidRDefault="00804D26" w:rsidP="004F2E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A0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42A02">
        <w:rPr>
          <w:rFonts w:ascii="Times New Roman" w:hAnsi="Times New Roman" w:cs="Times New Roman"/>
          <w:sz w:val="24"/>
          <w:szCs w:val="24"/>
        </w:rPr>
        <w:t>PRO-Детство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942A02">
        <w:rPr>
          <w:rFonts w:ascii="Times New Roman" w:hAnsi="Times New Roman" w:cs="Times New Roman"/>
          <w:sz w:val="24"/>
          <w:szCs w:val="24"/>
        </w:rPr>
        <w:t>(номинация, охватывающая детство в самом широком смысле – игры, школа, друзья, семья, творчество и т.д.)</w:t>
      </w:r>
      <w:r>
        <w:rPr>
          <w:rFonts w:ascii="Times New Roman" w:hAnsi="Times New Roman" w:cs="Times New Roman"/>
          <w:sz w:val="24"/>
          <w:szCs w:val="24"/>
        </w:rPr>
        <w:t xml:space="preserve"> – заявлено 19 работ.</w:t>
      </w:r>
    </w:p>
    <w:p w:rsidR="00804D26" w:rsidRPr="00942A02" w:rsidRDefault="00804D26" w:rsidP="004F2E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A0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42A02">
        <w:rPr>
          <w:rFonts w:ascii="Times New Roman" w:hAnsi="Times New Roman" w:cs="Times New Roman"/>
          <w:sz w:val="24"/>
          <w:szCs w:val="24"/>
        </w:rPr>
        <w:t>Детство наших родителей</w:t>
      </w:r>
      <w:r>
        <w:rPr>
          <w:rFonts w:ascii="Times New Roman" w:hAnsi="Times New Roman" w:cs="Times New Roman"/>
          <w:sz w:val="24"/>
          <w:szCs w:val="24"/>
        </w:rPr>
        <w:t>» (номинация предполагает фотоистории о недавнем прошлом, молодости наших родителей, их быт, времяпровождение и увлечния) – заявлено 2 работы.</w:t>
      </w:r>
    </w:p>
    <w:p w:rsidR="00804D26" w:rsidRDefault="00804D26" w:rsidP="004F2E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«Я шагаю по Томску» </w:t>
      </w:r>
      <w:r w:rsidRPr="00942A02">
        <w:rPr>
          <w:rFonts w:ascii="Times New Roman" w:hAnsi="Times New Roman" w:cs="Times New Roman"/>
          <w:sz w:val="24"/>
          <w:szCs w:val="24"/>
        </w:rPr>
        <w:t xml:space="preserve">(номинация предполагает </w:t>
      </w:r>
      <w:r>
        <w:rPr>
          <w:rFonts w:ascii="Times New Roman" w:hAnsi="Times New Roman" w:cs="Times New Roman"/>
          <w:sz w:val="24"/>
          <w:szCs w:val="24"/>
        </w:rPr>
        <w:t>фото</w:t>
      </w:r>
      <w:r w:rsidRPr="00942A02">
        <w:rPr>
          <w:rFonts w:ascii="Times New Roman" w:hAnsi="Times New Roman" w:cs="Times New Roman"/>
          <w:sz w:val="24"/>
          <w:szCs w:val="24"/>
        </w:rPr>
        <w:t>истории о жизни нашего города, исторических местах и интересных людях)</w:t>
      </w:r>
      <w:r>
        <w:rPr>
          <w:rFonts w:ascii="Times New Roman" w:hAnsi="Times New Roman" w:cs="Times New Roman"/>
          <w:sz w:val="24"/>
          <w:szCs w:val="24"/>
        </w:rPr>
        <w:t xml:space="preserve"> – заявлено 7 работ.</w:t>
      </w:r>
    </w:p>
    <w:p w:rsidR="00804D26" w:rsidRPr="00707B2F" w:rsidRDefault="00804D26" w:rsidP="004F2E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7B2F">
        <w:rPr>
          <w:rFonts w:ascii="Times New Roman" w:hAnsi="Times New Roman" w:cs="Times New Roman"/>
          <w:sz w:val="24"/>
          <w:szCs w:val="24"/>
        </w:rPr>
        <w:t>Номинации конкурса и победители:</w:t>
      </w:r>
    </w:p>
    <w:p w:rsidR="00804D26" w:rsidRPr="00707B2F" w:rsidRDefault="00804D26" w:rsidP="004F2E55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7B2F">
        <w:rPr>
          <w:rFonts w:ascii="Times New Roman" w:hAnsi="Times New Roman" w:cs="Times New Roman"/>
          <w:sz w:val="24"/>
          <w:szCs w:val="24"/>
          <w:lang w:val="en-US"/>
        </w:rPr>
        <w:t>PRO</w:t>
      </w:r>
      <w:r w:rsidRPr="00707B2F">
        <w:rPr>
          <w:rFonts w:ascii="Times New Roman" w:hAnsi="Times New Roman" w:cs="Times New Roman"/>
          <w:sz w:val="24"/>
          <w:szCs w:val="24"/>
        </w:rPr>
        <w:t xml:space="preserve">-Детство: </w:t>
      </w:r>
    </w:p>
    <w:p w:rsidR="00804D26" w:rsidRPr="00707B2F" w:rsidRDefault="00804D26" w:rsidP="004F2E55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7B2F">
        <w:rPr>
          <w:rFonts w:ascii="Times New Roman" w:hAnsi="Times New Roman" w:cs="Times New Roman"/>
          <w:sz w:val="24"/>
          <w:szCs w:val="24"/>
        </w:rPr>
        <w:t>1 место Желнова Юлия (ДДТ), работа «Оптические иллюзии»</w:t>
      </w:r>
    </w:p>
    <w:p w:rsidR="00804D26" w:rsidRPr="00707B2F" w:rsidRDefault="00804D26" w:rsidP="004F2E55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7B2F">
        <w:rPr>
          <w:rFonts w:ascii="Times New Roman" w:hAnsi="Times New Roman" w:cs="Times New Roman"/>
          <w:sz w:val="24"/>
          <w:szCs w:val="24"/>
        </w:rPr>
        <w:t>2 место Кирткова Дарья, Филимонов Никита, Львова Яна, работа «Мое спортивное лето»</w:t>
      </w:r>
    </w:p>
    <w:p w:rsidR="00804D26" w:rsidRPr="00707B2F" w:rsidRDefault="00804D26" w:rsidP="004F2E55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7B2F">
        <w:rPr>
          <w:rFonts w:ascii="Times New Roman" w:hAnsi="Times New Roman" w:cs="Times New Roman"/>
          <w:sz w:val="24"/>
          <w:szCs w:val="24"/>
        </w:rPr>
        <w:t>3 место Оккель Наталья (Зональненская СОШ), работа «Гравитация»</w:t>
      </w:r>
    </w:p>
    <w:p w:rsidR="00804D26" w:rsidRPr="00707B2F" w:rsidRDefault="00804D26" w:rsidP="004F2E55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7B2F">
        <w:rPr>
          <w:rFonts w:ascii="Times New Roman" w:hAnsi="Times New Roman" w:cs="Times New Roman"/>
          <w:sz w:val="24"/>
          <w:szCs w:val="24"/>
        </w:rPr>
        <w:t xml:space="preserve">Детство наших родителей: </w:t>
      </w:r>
    </w:p>
    <w:p w:rsidR="00804D26" w:rsidRPr="00707B2F" w:rsidRDefault="00804D26" w:rsidP="004F2E55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7B2F">
        <w:rPr>
          <w:rFonts w:ascii="Times New Roman" w:hAnsi="Times New Roman" w:cs="Times New Roman"/>
          <w:sz w:val="24"/>
          <w:szCs w:val="24"/>
        </w:rPr>
        <w:t>3 место Желнов Кирилл (ДДТ), работа «Я лечу»</w:t>
      </w:r>
    </w:p>
    <w:p w:rsidR="00804D26" w:rsidRPr="00707B2F" w:rsidRDefault="00804D26" w:rsidP="004F2E55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7B2F">
        <w:rPr>
          <w:rFonts w:ascii="Times New Roman" w:hAnsi="Times New Roman" w:cs="Times New Roman"/>
          <w:sz w:val="24"/>
          <w:szCs w:val="24"/>
        </w:rPr>
        <w:t>3 место Самардакевич Егор (Зональненская СОШ), работа «Детство деревенское мое»</w:t>
      </w:r>
    </w:p>
    <w:p w:rsidR="00804D26" w:rsidRPr="00707B2F" w:rsidRDefault="00804D26" w:rsidP="004F2E55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7B2F">
        <w:rPr>
          <w:rFonts w:ascii="Times New Roman" w:hAnsi="Times New Roman" w:cs="Times New Roman"/>
          <w:sz w:val="24"/>
          <w:szCs w:val="24"/>
        </w:rPr>
        <w:t xml:space="preserve">Я шагаю по Томску: </w:t>
      </w:r>
    </w:p>
    <w:p w:rsidR="00804D26" w:rsidRPr="0085218C" w:rsidRDefault="00804D26" w:rsidP="004F2E55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218C">
        <w:rPr>
          <w:rFonts w:ascii="Times New Roman" w:hAnsi="Times New Roman" w:cs="Times New Roman"/>
          <w:sz w:val="24"/>
          <w:szCs w:val="24"/>
        </w:rPr>
        <w:t>1 место Филимонов Никита (Смена), работа «Фонари»</w:t>
      </w:r>
    </w:p>
    <w:p w:rsidR="00804D26" w:rsidRPr="0085218C" w:rsidRDefault="00804D26" w:rsidP="004F2E55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218C">
        <w:rPr>
          <w:rFonts w:ascii="Times New Roman" w:hAnsi="Times New Roman" w:cs="Times New Roman"/>
          <w:sz w:val="24"/>
          <w:szCs w:val="24"/>
        </w:rPr>
        <w:t>2 место Иванова И</w:t>
      </w:r>
      <w:r>
        <w:rPr>
          <w:rFonts w:ascii="Times New Roman" w:hAnsi="Times New Roman" w:cs="Times New Roman"/>
          <w:sz w:val="24"/>
          <w:szCs w:val="24"/>
        </w:rPr>
        <w:t>рина (СОШ №53), работа «Мишка, М</w:t>
      </w:r>
      <w:r w:rsidRPr="0085218C">
        <w:rPr>
          <w:rFonts w:ascii="Times New Roman" w:hAnsi="Times New Roman" w:cs="Times New Roman"/>
          <w:sz w:val="24"/>
          <w:szCs w:val="24"/>
        </w:rPr>
        <w:t>ишка, смотри - Томск»</w:t>
      </w:r>
    </w:p>
    <w:p w:rsidR="00804D26" w:rsidRPr="00942A02" w:rsidRDefault="00804D26" w:rsidP="004F2E55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218C">
        <w:rPr>
          <w:rFonts w:ascii="Times New Roman" w:hAnsi="Times New Roman" w:cs="Times New Roman"/>
          <w:sz w:val="24"/>
          <w:szCs w:val="24"/>
        </w:rPr>
        <w:t>3 место Гуммер Элизабет (Зональненская СОШ), работа «Паутина»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4D26" w:rsidRDefault="00804D26" w:rsidP="004F2E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в рамках проведения фестиваля фото- и видео-работ</w:t>
      </w:r>
      <w:r w:rsidRPr="001A6D08">
        <w:rPr>
          <w:rFonts w:ascii="Times New Roman" w:hAnsi="Times New Roman" w:cs="Times New Roman"/>
          <w:sz w:val="24"/>
          <w:szCs w:val="24"/>
        </w:rPr>
        <w:t xml:space="preserve"> было организовано образовательное событие «Фото-</w:t>
      </w:r>
      <w:r w:rsidRPr="001A6D08">
        <w:rPr>
          <w:rFonts w:ascii="Times New Roman" w:hAnsi="Times New Roman" w:cs="Times New Roman"/>
          <w:sz w:val="24"/>
          <w:szCs w:val="24"/>
          <w:lang w:val="en-US"/>
        </w:rPr>
        <w:t>BOOM</w:t>
      </w:r>
      <w:r w:rsidRPr="001A6D08">
        <w:rPr>
          <w:rFonts w:ascii="Times New Roman" w:hAnsi="Times New Roman" w:cs="Times New Roman"/>
          <w:sz w:val="24"/>
          <w:szCs w:val="24"/>
        </w:rPr>
        <w:t>!».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34A8">
        <w:rPr>
          <w:rFonts w:ascii="Times New Roman" w:hAnsi="Times New Roman" w:cs="Times New Roman"/>
          <w:sz w:val="24"/>
          <w:szCs w:val="24"/>
        </w:rPr>
        <w:t xml:space="preserve">Событие было </w:t>
      </w:r>
      <w:r>
        <w:rPr>
          <w:rFonts w:ascii="Times New Roman" w:hAnsi="Times New Roman" w:cs="Times New Roman"/>
          <w:sz w:val="24"/>
          <w:szCs w:val="24"/>
        </w:rPr>
        <w:t>организовано координаторами программы «Формулы творчества» и обучающимися объединения МАОУ ДО ДДТ «У Белого озера», «Школы лидерства и организаторского мастерства». Вручение сертификатов и дипломов, комментарии экспертов и личное общение участников с ними были включены в развлекательно-образовательную игру, которая позволила участникам события потренировать свои навыки фотографирования, развить творческое мышление и социальные и коммуникативные компетенции.</w:t>
      </w:r>
    </w:p>
    <w:p w:rsidR="00804D26" w:rsidRDefault="00804D26" w:rsidP="004F2E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4D26" w:rsidRPr="00707B2F" w:rsidRDefault="00804D26" w:rsidP="00707B2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7B2F">
        <w:rPr>
          <w:rFonts w:ascii="Times New Roman" w:hAnsi="Times New Roman" w:cs="Times New Roman"/>
          <w:b/>
          <w:bCs/>
          <w:sz w:val="24"/>
          <w:szCs w:val="24"/>
        </w:rPr>
        <w:t xml:space="preserve">3.2.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Тьюторское сопровождение обучающихся. Проведение мастер-классов и консультаций для обучающихся по программе (ноябрь-декаббрь).</w:t>
      </w:r>
    </w:p>
    <w:p w:rsidR="00804D26" w:rsidRDefault="00804D26" w:rsidP="004F2E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реализации межсессионного модуля сетевой программы координаторами был проведён анализ рефлексивных конспектов обучающихся, беседы (телефонные переговоры, е-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 xml:space="preserve">-переписка, группы ВКонтакте) с представителями каждой из проектных групп, педагогами. Был уточнён запрос на посещение мастер-классов и консультаций, сформированы целевые группы. в период с 10 ноября по 20 декабря координаторами программы организовано </w:t>
      </w:r>
      <w:r w:rsidRPr="001A371A">
        <w:rPr>
          <w:rFonts w:ascii="Times New Roman" w:hAnsi="Times New Roman" w:cs="Times New Roman"/>
          <w:b/>
          <w:bCs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2E55">
        <w:rPr>
          <w:rFonts w:ascii="Times New Roman" w:hAnsi="Times New Roman" w:cs="Times New Roman"/>
          <w:b/>
          <w:bCs/>
          <w:sz w:val="24"/>
          <w:szCs w:val="24"/>
        </w:rPr>
        <w:t>мастер-классов и консультаций</w:t>
      </w:r>
      <w:r>
        <w:rPr>
          <w:rFonts w:ascii="Times New Roman" w:hAnsi="Times New Roman" w:cs="Times New Roman"/>
          <w:sz w:val="24"/>
          <w:szCs w:val="24"/>
        </w:rPr>
        <w:t xml:space="preserve"> с преподавателями и координаторами программы.</w:t>
      </w:r>
    </w:p>
    <w:p w:rsidR="00804D26" w:rsidRDefault="00804D26" w:rsidP="004F2E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Обучающими мероприятиями межсессионного модуля было охвачено более 80% обучающихся</w:t>
      </w:r>
    </w:p>
    <w:p w:rsidR="00804D26" w:rsidRDefault="00804D26" w:rsidP="004F2E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059" w:type="dxa"/>
        <w:tblInd w:w="-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92"/>
        <w:gridCol w:w="1800"/>
        <w:gridCol w:w="1980"/>
        <w:gridCol w:w="2340"/>
        <w:gridCol w:w="1260"/>
        <w:gridCol w:w="1620"/>
      </w:tblGrid>
      <w:tr w:rsidR="00804D26" w:rsidTr="00707B2F">
        <w:tc>
          <w:tcPr>
            <w:tcW w:w="567" w:type="dxa"/>
          </w:tcPr>
          <w:p w:rsidR="00804D26" w:rsidRPr="00935D22" w:rsidRDefault="00804D26" w:rsidP="004F2E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492" w:type="dxa"/>
          </w:tcPr>
          <w:p w:rsidR="00804D26" w:rsidRPr="00935D22" w:rsidRDefault="00804D26" w:rsidP="004F2E5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МК</w:t>
            </w:r>
          </w:p>
        </w:tc>
        <w:tc>
          <w:tcPr>
            <w:tcW w:w="1800" w:type="dxa"/>
          </w:tcPr>
          <w:p w:rsidR="00804D26" w:rsidRPr="00935D22" w:rsidRDefault="00804D26" w:rsidP="004F2E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980" w:type="dxa"/>
          </w:tcPr>
          <w:p w:rsidR="00804D26" w:rsidRPr="00935D22" w:rsidRDefault="00804D26" w:rsidP="004F2E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 преподавателя</w:t>
            </w:r>
          </w:p>
        </w:tc>
        <w:tc>
          <w:tcPr>
            <w:tcW w:w="2340" w:type="dxa"/>
          </w:tcPr>
          <w:p w:rsidR="00804D26" w:rsidRPr="00935D22" w:rsidRDefault="00804D26" w:rsidP="004F2E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Школы, количество детей</w:t>
            </w:r>
          </w:p>
        </w:tc>
        <w:tc>
          <w:tcPr>
            <w:tcW w:w="1260" w:type="dxa"/>
          </w:tcPr>
          <w:p w:rsidR="00804D26" w:rsidRPr="00935D22" w:rsidRDefault="00804D26" w:rsidP="004F2E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кол-во участников</w:t>
            </w:r>
          </w:p>
        </w:tc>
        <w:tc>
          <w:tcPr>
            <w:tcW w:w="1620" w:type="dxa"/>
          </w:tcPr>
          <w:p w:rsidR="00804D26" w:rsidRPr="00935D22" w:rsidRDefault="00804D26" w:rsidP="004F2E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Организатор МК</w:t>
            </w:r>
          </w:p>
        </w:tc>
      </w:tr>
      <w:tr w:rsidR="00804D26" w:rsidTr="00707B2F">
        <w:tc>
          <w:tcPr>
            <w:tcW w:w="567" w:type="dxa"/>
          </w:tcPr>
          <w:p w:rsidR="00804D26" w:rsidRPr="00935D22" w:rsidRDefault="00804D26" w:rsidP="004F2E5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804D26" w:rsidRPr="00935D22" w:rsidRDefault="00804D26" w:rsidP="004F2E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МК «Фотография»</w:t>
            </w:r>
          </w:p>
        </w:tc>
        <w:tc>
          <w:tcPr>
            <w:tcW w:w="1800" w:type="dxa"/>
          </w:tcPr>
          <w:p w:rsidR="00804D26" w:rsidRPr="00935D22" w:rsidRDefault="00804D26" w:rsidP="004F2E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16.11.16</w:t>
            </w:r>
          </w:p>
        </w:tc>
        <w:tc>
          <w:tcPr>
            <w:tcW w:w="198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С.В. Захаров, преподаватель ФЖ ТГУ</w:t>
            </w:r>
          </w:p>
        </w:tc>
        <w:tc>
          <w:tcPr>
            <w:tcW w:w="2340" w:type="dxa"/>
          </w:tcPr>
          <w:p w:rsidR="00804D26" w:rsidRPr="00935D22" w:rsidRDefault="00804D26" w:rsidP="004F2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СП «Смена» - 4</w:t>
            </w:r>
          </w:p>
          <w:p w:rsidR="00804D26" w:rsidRPr="00935D22" w:rsidRDefault="00804D26" w:rsidP="004F2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ДДТ «У Белого озера», «Очумелые ручки» - 2</w:t>
            </w:r>
          </w:p>
          <w:p w:rsidR="00804D26" w:rsidRPr="00935D22" w:rsidRDefault="00804D26" w:rsidP="004F2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СОШ №53 – 1</w:t>
            </w:r>
          </w:p>
          <w:p w:rsidR="00804D26" w:rsidRPr="00935D22" w:rsidRDefault="00804D26" w:rsidP="004F2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«Вольные слушатели» - 2</w:t>
            </w:r>
          </w:p>
        </w:tc>
        <w:tc>
          <w:tcPr>
            <w:tcW w:w="126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чел</w:t>
            </w:r>
          </w:p>
        </w:tc>
        <w:tc>
          <w:tcPr>
            <w:tcW w:w="162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Руин К.А.</w:t>
            </w:r>
          </w:p>
        </w:tc>
      </w:tr>
      <w:tr w:rsidR="00804D26" w:rsidTr="00707B2F">
        <w:tc>
          <w:tcPr>
            <w:tcW w:w="567" w:type="dxa"/>
          </w:tcPr>
          <w:p w:rsidR="00804D26" w:rsidRPr="00935D22" w:rsidRDefault="00804D26" w:rsidP="004F2E5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804D26" w:rsidRPr="00935D22" w:rsidRDefault="00804D26" w:rsidP="004F2E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МК «Видеосъемка»</w:t>
            </w:r>
          </w:p>
        </w:tc>
        <w:tc>
          <w:tcPr>
            <w:tcW w:w="1800" w:type="dxa"/>
          </w:tcPr>
          <w:p w:rsidR="00804D26" w:rsidRPr="00935D22" w:rsidRDefault="00804D26" w:rsidP="004F2E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17.11.16., ДДТ «У Белого озера»</w:t>
            </w:r>
          </w:p>
        </w:tc>
        <w:tc>
          <w:tcPr>
            <w:tcW w:w="198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 xml:space="preserve">Н.В. Коновалов, преподаватель ФЖ ТГУ </w:t>
            </w:r>
          </w:p>
        </w:tc>
        <w:tc>
          <w:tcPr>
            <w:tcW w:w="2340" w:type="dxa"/>
          </w:tcPr>
          <w:p w:rsidR="00804D26" w:rsidRPr="00935D22" w:rsidRDefault="00804D26" w:rsidP="004F2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СОШ №43 - 5</w:t>
            </w:r>
          </w:p>
        </w:tc>
        <w:tc>
          <w:tcPr>
            <w:tcW w:w="126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чел</w:t>
            </w:r>
          </w:p>
        </w:tc>
        <w:tc>
          <w:tcPr>
            <w:tcW w:w="162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Руин К.А.</w:t>
            </w:r>
          </w:p>
        </w:tc>
      </w:tr>
      <w:tr w:rsidR="00804D26" w:rsidTr="00707B2F">
        <w:tc>
          <w:tcPr>
            <w:tcW w:w="567" w:type="dxa"/>
          </w:tcPr>
          <w:p w:rsidR="00804D26" w:rsidRPr="00935D22" w:rsidRDefault="00804D26" w:rsidP="004F2E5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804D26" w:rsidRPr="00935D22" w:rsidRDefault="00804D26" w:rsidP="004F2E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МК «Видеосъемка»</w:t>
            </w:r>
          </w:p>
        </w:tc>
        <w:tc>
          <w:tcPr>
            <w:tcW w:w="1800" w:type="dxa"/>
          </w:tcPr>
          <w:p w:rsidR="00804D26" w:rsidRPr="00935D22" w:rsidRDefault="00804D26" w:rsidP="004F2E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17.11.16.,</w:t>
            </w:r>
          </w:p>
          <w:p w:rsidR="00804D26" w:rsidRPr="00935D22" w:rsidRDefault="00804D26" w:rsidP="004F2E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СОШ №67</w:t>
            </w:r>
          </w:p>
        </w:tc>
        <w:tc>
          <w:tcPr>
            <w:tcW w:w="198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Н.В. Коновалов, преподаватель ФЖ ТГУ</w:t>
            </w:r>
          </w:p>
        </w:tc>
        <w:tc>
          <w:tcPr>
            <w:tcW w:w="2340" w:type="dxa"/>
          </w:tcPr>
          <w:p w:rsidR="00804D26" w:rsidRPr="00935D22" w:rsidRDefault="00804D26" w:rsidP="004F2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СОШ №67 - 14</w:t>
            </w:r>
          </w:p>
        </w:tc>
        <w:tc>
          <w:tcPr>
            <w:tcW w:w="126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чел</w:t>
            </w:r>
          </w:p>
        </w:tc>
        <w:tc>
          <w:tcPr>
            <w:tcW w:w="162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Руин К.А.</w:t>
            </w:r>
          </w:p>
        </w:tc>
      </w:tr>
      <w:tr w:rsidR="00804D26" w:rsidTr="00707B2F">
        <w:tc>
          <w:tcPr>
            <w:tcW w:w="567" w:type="dxa"/>
          </w:tcPr>
          <w:p w:rsidR="00804D26" w:rsidRPr="00935D22" w:rsidRDefault="00804D26" w:rsidP="004F2E5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804D26" w:rsidRPr="00935D22" w:rsidRDefault="00804D26" w:rsidP="004F2E55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МК «Делаем исследование»</w:t>
            </w:r>
          </w:p>
        </w:tc>
        <w:tc>
          <w:tcPr>
            <w:tcW w:w="1800" w:type="dxa"/>
          </w:tcPr>
          <w:p w:rsidR="00804D26" w:rsidRPr="00935D22" w:rsidRDefault="00804D26" w:rsidP="004F2E55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29.11.16</w:t>
            </w:r>
          </w:p>
        </w:tc>
        <w:tc>
          <w:tcPr>
            <w:tcW w:w="198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 xml:space="preserve">Е.В. Григоренко, сотрудник НИИ НОЦ Институт инноваций в образовании </w:t>
            </w:r>
          </w:p>
        </w:tc>
        <w:tc>
          <w:tcPr>
            <w:tcW w:w="2340" w:type="dxa"/>
          </w:tcPr>
          <w:p w:rsidR="00804D26" w:rsidRPr="00935D22" w:rsidRDefault="00804D26" w:rsidP="004F2E55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СОШ №43 - 1</w:t>
            </w:r>
          </w:p>
          <w:p w:rsidR="00804D26" w:rsidRPr="00935D22" w:rsidRDefault="00804D26" w:rsidP="004F2E55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СОШ №44 - 5</w:t>
            </w:r>
          </w:p>
          <w:p w:rsidR="00804D26" w:rsidRPr="00935D22" w:rsidRDefault="00804D26" w:rsidP="004F2E55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СОШ №67 - 3</w:t>
            </w:r>
          </w:p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чел</w:t>
            </w:r>
          </w:p>
        </w:tc>
        <w:tc>
          <w:tcPr>
            <w:tcW w:w="162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Борисанова Д.А.</w:t>
            </w:r>
          </w:p>
        </w:tc>
      </w:tr>
      <w:tr w:rsidR="00804D26" w:rsidTr="00707B2F">
        <w:tc>
          <w:tcPr>
            <w:tcW w:w="567" w:type="dxa"/>
          </w:tcPr>
          <w:p w:rsidR="00804D26" w:rsidRPr="00935D22" w:rsidRDefault="00804D26" w:rsidP="004F2E5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804D26" w:rsidRPr="00935D22" w:rsidRDefault="00804D26" w:rsidP="004F2E55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МК «Делаем проекты»</w:t>
            </w:r>
          </w:p>
        </w:tc>
        <w:tc>
          <w:tcPr>
            <w:tcW w:w="1800" w:type="dxa"/>
          </w:tcPr>
          <w:p w:rsidR="00804D26" w:rsidRPr="00935D22" w:rsidRDefault="00804D26" w:rsidP="004F2E55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30.11.16</w:t>
            </w:r>
          </w:p>
        </w:tc>
        <w:tc>
          <w:tcPr>
            <w:tcW w:w="198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Е.В. Григоренко, сотрудник НИИ НОЦ Институт инноваций в образовании</w:t>
            </w:r>
          </w:p>
        </w:tc>
        <w:tc>
          <w:tcPr>
            <w:tcW w:w="2340" w:type="dxa"/>
          </w:tcPr>
          <w:p w:rsidR="00804D26" w:rsidRPr="00935D22" w:rsidRDefault="00804D26" w:rsidP="004F2E55">
            <w:pPr>
              <w:pStyle w:val="ListParagraph"/>
              <w:spacing w:after="0" w:line="240" w:lineRule="auto"/>
              <w:ind w:left="0"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ДДТ «У Белого озера», "Смена" - 4</w:t>
            </w:r>
          </w:p>
          <w:p w:rsidR="00804D26" w:rsidRPr="00935D22" w:rsidRDefault="00804D26" w:rsidP="004F2E55">
            <w:pPr>
              <w:pStyle w:val="ListParagraph"/>
              <w:spacing w:after="0" w:line="240" w:lineRule="auto"/>
              <w:ind w:left="0"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Школа № </w:t>
            </w: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58 - 3</w:t>
            </w:r>
          </w:p>
          <w:p w:rsidR="00804D26" w:rsidRPr="00935D22" w:rsidRDefault="00804D26" w:rsidP="004F2E55">
            <w:pPr>
              <w:pStyle w:val="ListParagraph"/>
              <w:spacing w:after="0" w:line="240" w:lineRule="auto"/>
              <w:ind w:left="0"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Школа № </w:t>
            </w: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3 - 6</w:t>
            </w:r>
          </w:p>
          <w:p w:rsidR="00804D26" w:rsidRPr="00935D22" w:rsidRDefault="00804D26" w:rsidP="004F2E55">
            <w:pPr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ДДТ «У Белого озера», "Апельсинки" - 6</w:t>
            </w:r>
          </w:p>
          <w:p w:rsidR="00804D26" w:rsidRPr="00935D22" w:rsidRDefault="00804D26" w:rsidP="001A371A">
            <w:pPr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СП "Фрегат" - 1</w:t>
            </w:r>
          </w:p>
        </w:tc>
        <w:tc>
          <w:tcPr>
            <w:tcW w:w="126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чел</w:t>
            </w:r>
          </w:p>
        </w:tc>
        <w:tc>
          <w:tcPr>
            <w:tcW w:w="162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Борисанова Д.А.</w:t>
            </w:r>
          </w:p>
        </w:tc>
      </w:tr>
      <w:tr w:rsidR="00804D26" w:rsidTr="00707B2F">
        <w:tc>
          <w:tcPr>
            <w:tcW w:w="567" w:type="dxa"/>
          </w:tcPr>
          <w:p w:rsidR="00804D26" w:rsidRPr="00935D22" w:rsidRDefault="00804D26" w:rsidP="004F2E5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804D26" w:rsidRPr="00935D22" w:rsidRDefault="00804D26" w:rsidP="004F2E55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МК «Делаем исследование»</w:t>
            </w:r>
          </w:p>
        </w:tc>
        <w:tc>
          <w:tcPr>
            <w:tcW w:w="1800" w:type="dxa"/>
          </w:tcPr>
          <w:p w:rsidR="00804D26" w:rsidRPr="00935D22" w:rsidRDefault="00804D26" w:rsidP="004F2E55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02.12.16</w:t>
            </w:r>
          </w:p>
        </w:tc>
        <w:tc>
          <w:tcPr>
            <w:tcW w:w="198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Е.В. Григоренко, сотрудник НИИ НОЦ Институт инноваций в образовании</w:t>
            </w:r>
          </w:p>
        </w:tc>
        <w:tc>
          <w:tcPr>
            <w:tcW w:w="2340" w:type="dxa"/>
          </w:tcPr>
          <w:p w:rsidR="00804D26" w:rsidRPr="00935D22" w:rsidRDefault="00804D26" w:rsidP="004F2E55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Гимназия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13 - 2</w:t>
            </w:r>
          </w:p>
          <w:p w:rsidR="00804D26" w:rsidRPr="00935D22" w:rsidRDefault="00804D26" w:rsidP="004F2E55">
            <w:pPr>
              <w:spacing w:after="0" w:line="240" w:lineRule="auto"/>
              <w:ind w:left="-50" w:right="-465" w:firstLine="5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ДДТ «У Белого озера», СП «Смена» - 4</w:t>
            </w:r>
          </w:p>
          <w:p w:rsidR="00804D26" w:rsidRPr="00935D22" w:rsidRDefault="00804D26" w:rsidP="001A371A">
            <w:pPr>
              <w:spacing w:after="0" w:line="240" w:lineRule="auto"/>
              <w:ind w:left="-50" w:right="-465" w:firstLine="5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ДДТ «У Белого озера», «Очумелые ручки» - 1</w:t>
            </w:r>
          </w:p>
        </w:tc>
        <w:tc>
          <w:tcPr>
            <w:tcW w:w="126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чел</w:t>
            </w:r>
          </w:p>
        </w:tc>
        <w:tc>
          <w:tcPr>
            <w:tcW w:w="162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Борисанова Д.А.</w:t>
            </w:r>
          </w:p>
        </w:tc>
      </w:tr>
      <w:tr w:rsidR="00804D26" w:rsidTr="00707B2F">
        <w:tc>
          <w:tcPr>
            <w:tcW w:w="567" w:type="dxa"/>
          </w:tcPr>
          <w:p w:rsidR="00804D26" w:rsidRPr="00935D22" w:rsidRDefault="00804D26" w:rsidP="004F2E5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804D26" w:rsidRPr="00935D22" w:rsidRDefault="00804D26" w:rsidP="004F2E55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МК «Делаем проекты»</w:t>
            </w:r>
          </w:p>
        </w:tc>
        <w:tc>
          <w:tcPr>
            <w:tcW w:w="1800" w:type="dxa"/>
          </w:tcPr>
          <w:p w:rsidR="00804D26" w:rsidRPr="00935D22" w:rsidRDefault="00804D26" w:rsidP="004F2E55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03.12.16</w:t>
            </w:r>
          </w:p>
        </w:tc>
        <w:tc>
          <w:tcPr>
            <w:tcW w:w="198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Е.В. Григоренко, сотрудник НИИ НОЦ Институт инноваций в образовании</w:t>
            </w:r>
          </w:p>
        </w:tc>
        <w:tc>
          <w:tcPr>
            <w:tcW w:w="2340" w:type="dxa"/>
          </w:tcPr>
          <w:p w:rsidR="00804D26" w:rsidRPr="00935D22" w:rsidRDefault="00804D26" w:rsidP="004F2E55">
            <w:pPr>
              <w:spacing w:after="0" w:line="240" w:lineRule="auto"/>
              <w:ind w:left="112" w:right="-465" w:hanging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СОШ 34 - 8</w:t>
            </w:r>
          </w:p>
          <w:p w:rsidR="00804D26" w:rsidRPr="00935D22" w:rsidRDefault="00804D26" w:rsidP="004F2E55">
            <w:pPr>
              <w:spacing w:after="0" w:line="240" w:lineRule="auto"/>
              <w:ind w:left="112" w:right="-465" w:hanging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ДДТ «У Белого озера», «Очумелые ручки» - 5</w:t>
            </w:r>
          </w:p>
          <w:p w:rsidR="00804D26" w:rsidRPr="00935D22" w:rsidRDefault="00804D26" w:rsidP="004F2E55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СОШ 67 - 11</w:t>
            </w:r>
          </w:p>
          <w:p w:rsidR="00804D26" w:rsidRPr="00935D22" w:rsidRDefault="00804D26" w:rsidP="004F2E55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Гимназия 13 - 2</w:t>
            </w:r>
          </w:p>
          <w:p w:rsidR="00804D26" w:rsidRPr="00935D22" w:rsidRDefault="00804D26" w:rsidP="004F2E55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Школа №53 - 7</w:t>
            </w:r>
          </w:p>
          <w:p w:rsidR="00804D26" w:rsidRPr="00935D22" w:rsidRDefault="00804D26" w:rsidP="004F2E55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Школа №3 - 1</w:t>
            </w:r>
          </w:p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чел</w:t>
            </w:r>
          </w:p>
        </w:tc>
        <w:tc>
          <w:tcPr>
            <w:tcW w:w="162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Борисанова Д.А.</w:t>
            </w:r>
          </w:p>
        </w:tc>
      </w:tr>
      <w:tr w:rsidR="00804D26" w:rsidTr="00707B2F">
        <w:tc>
          <w:tcPr>
            <w:tcW w:w="567" w:type="dxa"/>
          </w:tcPr>
          <w:p w:rsidR="00804D26" w:rsidRPr="00935D22" w:rsidRDefault="00804D26" w:rsidP="004F2E5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МК «Социология: как провести социологическое исследование?»</w:t>
            </w:r>
          </w:p>
        </w:tc>
        <w:tc>
          <w:tcPr>
            <w:tcW w:w="180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10.12.16</w:t>
            </w:r>
          </w:p>
        </w:tc>
        <w:tc>
          <w:tcPr>
            <w:tcW w:w="198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 xml:space="preserve">Р.А. Быков, </w:t>
            </w:r>
            <w:r w:rsidRPr="00935D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кандидат философских наук,</w:t>
            </w:r>
            <w:r w:rsidRPr="00935D2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935D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преподаватель социологии ТГУ</w:t>
            </w:r>
          </w:p>
        </w:tc>
        <w:tc>
          <w:tcPr>
            <w:tcW w:w="234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СОШ №58 - 3</w:t>
            </w:r>
          </w:p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СОШ №44 - 3</w:t>
            </w:r>
          </w:p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СОШ №67 - 3</w:t>
            </w:r>
          </w:p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СОШ №43 - 4</w:t>
            </w:r>
          </w:p>
        </w:tc>
        <w:tc>
          <w:tcPr>
            <w:tcW w:w="126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чел</w:t>
            </w:r>
          </w:p>
        </w:tc>
        <w:tc>
          <w:tcPr>
            <w:tcW w:w="162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Борисанова Д.А.</w:t>
            </w:r>
          </w:p>
        </w:tc>
      </w:tr>
      <w:tr w:rsidR="00804D26" w:rsidTr="00707B2F">
        <w:tc>
          <w:tcPr>
            <w:tcW w:w="567" w:type="dxa"/>
          </w:tcPr>
          <w:p w:rsidR="00804D26" w:rsidRPr="00935D22" w:rsidRDefault="00804D26" w:rsidP="004F2E5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МК «Социология: как провести социологическое исследование?»</w:t>
            </w:r>
          </w:p>
        </w:tc>
        <w:tc>
          <w:tcPr>
            <w:tcW w:w="180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10.12.16</w:t>
            </w:r>
          </w:p>
        </w:tc>
        <w:tc>
          <w:tcPr>
            <w:tcW w:w="198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 xml:space="preserve">Р.А. Быков, </w:t>
            </w:r>
            <w:r w:rsidRPr="00935D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кандидат философских наук,</w:t>
            </w:r>
            <w:r w:rsidRPr="00935D2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935D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преподаватель социологии ТГУ</w:t>
            </w:r>
          </w:p>
        </w:tc>
        <w:tc>
          <w:tcPr>
            <w:tcW w:w="234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СОШ №3 – 3</w:t>
            </w:r>
          </w:p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СОШ №37 – 3</w:t>
            </w:r>
          </w:p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СОШ №53 - 4</w:t>
            </w:r>
          </w:p>
        </w:tc>
        <w:tc>
          <w:tcPr>
            <w:tcW w:w="126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чел</w:t>
            </w:r>
          </w:p>
        </w:tc>
        <w:tc>
          <w:tcPr>
            <w:tcW w:w="162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Борисанова Д.А.</w:t>
            </w:r>
          </w:p>
        </w:tc>
      </w:tr>
      <w:tr w:rsidR="00804D26" w:rsidTr="00707B2F">
        <w:tc>
          <w:tcPr>
            <w:tcW w:w="567" w:type="dxa"/>
          </w:tcPr>
          <w:p w:rsidR="00804D26" w:rsidRPr="00935D22" w:rsidRDefault="00804D26" w:rsidP="004F2E5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МК «Сценическое мастерство и художественное чтение»</w:t>
            </w:r>
          </w:p>
        </w:tc>
        <w:tc>
          <w:tcPr>
            <w:tcW w:w="180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10.12.16</w:t>
            </w:r>
          </w:p>
        </w:tc>
        <w:tc>
          <w:tcPr>
            <w:tcW w:w="198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И.В. Гваракидзе, актер театра и кино.</w:t>
            </w:r>
          </w:p>
        </w:tc>
        <w:tc>
          <w:tcPr>
            <w:tcW w:w="234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«Радуга», СОШ №53 – 6</w:t>
            </w:r>
          </w:p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СП «Смена» - 1</w:t>
            </w:r>
          </w:p>
        </w:tc>
        <w:tc>
          <w:tcPr>
            <w:tcW w:w="126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чел</w:t>
            </w:r>
          </w:p>
        </w:tc>
        <w:tc>
          <w:tcPr>
            <w:tcW w:w="162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Воротнева В.П.</w:t>
            </w:r>
          </w:p>
        </w:tc>
      </w:tr>
      <w:tr w:rsidR="00804D26" w:rsidTr="00707B2F">
        <w:tc>
          <w:tcPr>
            <w:tcW w:w="567" w:type="dxa"/>
          </w:tcPr>
          <w:p w:rsidR="00804D26" w:rsidRPr="00935D22" w:rsidRDefault="00804D26" w:rsidP="004F2E5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МК «Хореография»</w:t>
            </w:r>
          </w:p>
        </w:tc>
        <w:tc>
          <w:tcPr>
            <w:tcW w:w="180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10.12.16</w:t>
            </w:r>
          </w:p>
        </w:tc>
        <w:tc>
          <w:tcPr>
            <w:tcW w:w="1980" w:type="dxa"/>
          </w:tcPr>
          <w:p w:rsidR="00804D26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Н.А. Алиферова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хореограф</w:t>
            </w:r>
          </w:p>
        </w:tc>
        <w:tc>
          <w:tcPr>
            <w:tcW w:w="234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СОШ №67 – 2</w:t>
            </w:r>
          </w:p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СОШ №44 - 2</w:t>
            </w:r>
          </w:p>
        </w:tc>
        <w:tc>
          <w:tcPr>
            <w:tcW w:w="126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чел</w:t>
            </w:r>
          </w:p>
        </w:tc>
        <w:tc>
          <w:tcPr>
            <w:tcW w:w="162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Воротнева В.П.</w:t>
            </w:r>
          </w:p>
        </w:tc>
      </w:tr>
      <w:tr w:rsidR="00804D26" w:rsidTr="00707B2F">
        <w:tc>
          <w:tcPr>
            <w:tcW w:w="567" w:type="dxa"/>
          </w:tcPr>
          <w:p w:rsidR="00804D26" w:rsidRPr="00935D22" w:rsidRDefault="00804D26" w:rsidP="004F2E5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МК «Хореография»</w:t>
            </w:r>
          </w:p>
        </w:tc>
        <w:tc>
          <w:tcPr>
            <w:tcW w:w="180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10.12.16</w:t>
            </w:r>
          </w:p>
        </w:tc>
        <w:tc>
          <w:tcPr>
            <w:tcW w:w="198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Н.А. Алиферова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хореограф</w:t>
            </w:r>
          </w:p>
        </w:tc>
        <w:tc>
          <w:tcPr>
            <w:tcW w:w="234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СОШ №38 – 3</w:t>
            </w:r>
          </w:p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СОШ №37 - 1</w:t>
            </w:r>
          </w:p>
        </w:tc>
        <w:tc>
          <w:tcPr>
            <w:tcW w:w="126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чел</w:t>
            </w:r>
          </w:p>
        </w:tc>
        <w:tc>
          <w:tcPr>
            <w:tcW w:w="1620" w:type="dxa"/>
          </w:tcPr>
          <w:p w:rsidR="00804D26" w:rsidRPr="00935D22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D22">
              <w:rPr>
                <w:rFonts w:ascii="Times New Roman" w:hAnsi="Times New Roman" w:cs="Times New Roman"/>
                <w:sz w:val="24"/>
                <w:szCs w:val="24"/>
              </w:rPr>
              <w:t>Воротнева В.П.</w:t>
            </w:r>
          </w:p>
        </w:tc>
      </w:tr>
      <w:tr w:rsidR="00804D26" w:rsidTr="00707B2F">
        <w:tc>
          <w:tcPr>
            <w:tcW w:w="567" w:type="dxa"/>
          </w:tcPr>
          <w:p w:rsidR="00804D26" w:rsidRPr="00935D22" w:rsidRDefault="00804D26" w:rsidP="004F2E5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804D26" w:rsidRPr="001A371A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Консультация для проектов и исследований, предполагающих работу по психологии</w:t>
            </w:r>
          </w:p>
        </w:tc>
        <w:tc>
          <w:tcPr>
            <w:tcW w:w="1800" w:type="dxa"/>
          </w:tcPr>
          <w:p w:rsidR="00804D26" w:rsidRPr="001A371A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13.12.16</w:t>
            </w:r>
          </w:p>
        </w:tc>
        <w:tc>
          <w:tcPr>
            <w:tcW w:w="1980" w:type="dxa"/>
          </w:tcPr>
          <w:p w:rsidR="00804D26" w:rsidRPr="001A371A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Н.Г. Попова, гештальт-терапевт, сотрудник НИИ НОЦ Институт инноваций в образовании</w:t>
            </w:r>
          </w:p>
        </w:tc>
        <w:tc>
          <w:tcPr>
            <w:tcW w:w="2340" w:type="dxa"/>
          </w:tcPr>
          <w:p w:rsidR="00804D26" w:rsidRPr="001A371A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СОШ №3 – 9</w:t>
            </w:r>
          </w:p>
          <w:p w:rsidR="00804D26" w:rsidRPr="001A371A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СОШ №58 – 5</w:t>
            </w:r>
          </w:p>
          <w:p w:rsidR="00804D26" w:rsidRPr="001A371A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СОШ №67 – 2</w:t>
            </w:r>
          </w:p>
          <w:p w:rsidR="00804D26" w:rsidRPr="001A371A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D26" w:rsidRPr="001A371A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804D26" w:rsidRPr="001A371A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16 чел</w:t>
            </w:r>
          </w:p>
        </w:tc>
        <w:tc>
          <w:tcPr>
            <w:tcW w:w="1620" w:type="dxa"/>
          </w:tcPr>
          <w:p w:rsidR="00804D26" w:rsidRPr="001A371A" w:rsidRDefault="00804D26" w:rsidP="004F2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Борисанова Д.А.</w:t>
            </w:r>
          </w:p>
        </w:tc>
      </w:tr>
      <w:tr w:rsidR="00804D26" w:rsidTr="00707B2F">
        <w:tc>
          <w:tcPr>
            <w:tcW w:w="567" w:type="dxa"/>
          </w:tcPr>
          <w:p w:rsidR="00804D26" w:rsidRPr="00935D22" w:rsidRDefault="00804D26" w:rsidP="00EC25F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Консультация для проек</w:t>
            </w:r>
            <w:bookmarkStart w:id="0" w:name="_GoBack"/>
            <w:bookmarkEnd w:id="0"/>
            <w:r w:rsidRPr="001A3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 и исследований, предполагающих работу по психологии</w:t>
            </w:r>
          </w:p>
        </w:tc>
        <w:tc>
          <w:tcPr>
            <w:tcW w:w="1800" w:type="dxa"/>
          </w:tcPr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15.12.16</w:t>
            </w:r>
          </w:p>
        </w:tc>
        <w:tc>
          <w:tcPr>
            <w:tcW w:w="1980" w:type="dxa"/>
          </w:tcPr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Н.Г. Попова, гештальт-терапевт, сотрудник НИИ НОЦ Институт инноваций в образовании</w:t>
            </w:r>
          </w:p>
        </w:tc>
        <w:tc>
          <w:tcPr>
            <w:tcW w:w="2340" w:type="dxa"/>
          </w:tcPr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СОШ № 34 – 4</w:t>
            </w:r>
          </w:p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СОШ № 67 – 4</w:t>
            </w:r>
          </w:p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СОШ № 38 – 3</w:t>
            </w:r>
          </w:p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СОШ № 53 – 3</w:t>
            </w:r>
          </w:p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«Смена» - 2</w:t>
            </w:r>
          </w:p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Гл..корпус - 1</w:t>
            </w:r>
          </w:p>
        </w:tc>
        <w:tc>
          <w:tcPr>
            <w:tcW w:w="1260" w:type="dxa"/>
          </w:tcPr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17 чел</w:t>
            </w:r>
          </w:p>
        </w:tc>
        <w:tc>
          <w:tcPr>
            <w:tcW w:w="1620" w:type="dxa"/>
          </w:tcPr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Руин К.А.</w:t>
            </w:r>
          </w:p>
        </w:tc>
      </w:tr>
      <w:tr w:rsidR="00804D26" w:rsidTr="00707B2F">
        <w:tc>
          <w:tcPr>
            <w:tcW w:w="567" w:type="dxa"/>
          </w:tcPr>
          <w:p w:rsidR="00804D26" w:rsidRPr="00935D22" w:rsidRDefault="00804D26" w:rsidP="00EC25F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804D26" w:rsidRPr="001A371A" w:rsidRDefault="00804D26" w:rsidP="00EC25FB">
            <w:pPr>
              <w:spacing w:after="0" w:line="240" w:lineRule="auto"/>
              <w:rPr>
                <w:rFonts w:cs="Times New Roman"/>
              </w:rPr>
            </w:pPr>
            <w:r w:rsidRPr="001A3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МК «Социальное проектирование»</w:t>
            </w:r>
          </w:p>
        </w:tc>
        <w:tc>
          <w:tcPr>
            <w:tcW w:w="1800" w:type="dxa"/>
          </w:tcPr>
          <w:p w:rsidR="00804D26" w:rsidRPr="001A371A" w:rsidRDefault="00804D26" w:rsidP="00EC25FB">
            <w:pPr>
              <w:spacing w:after="0" w:line="240" w:lineRule="auto"/>
              <w:rPr>
                <w:rFonts w:cs="Times New Roman"/>
              </w:rPr>
            </w:pPr>
            <w:r w:rsidRPr="001A3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17.12.16</w:t>
            </w:r>
          </w:p>
        </w:tc>
        <w:tc>
          <w:tcPr>
            <w:tcW w:w="1980" w:type="dxa"/>
          </w:tcPr>
          <w:p w:rsidR="00804D26" w:rsidRPr="001A371A" w:rsidRDefault="00804D26" w:rsidP="00EC25FB">
            <w:pPr>
              <w:spacing w:after="0" w:line="240" w:lineRule="auto"/>
              <w:rPr>
                <w:rFonts w:cs="Times New Roman"/>
              </w:rPr>
            </w:pPr>
            <w:r w:rsidRPr="001A3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А.С. Патлина, аспирант ТГУ, сотрудник НОЦ</w:t>
            </w:r>
          </w:p>
        </w:tc>
        <w:tc>
          <w:tcPr>
            <w:tcW w:w="2340" w:type="dxa"/>
          </w:tcPr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СОШ № 44 – 3</w:t>
            </w:r>
          </w:p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СОШ № 67 – 7</w:t>
            </w:r>
          </w:p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СОШ № 53 – 3</w:t>
            </w:r>
          </w:p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СОШ № 58 – 3</w:t>
            </w:r>
          </w:p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СОШ № 43 – 2</w:t>
            </w:r>
          </w:p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СОШ № 3 – 1</w:t>
            </w:r>
          </w:p>
        </w:tc>
        <w:tc>
          <w:tcPr>
            <w:tcW w:w="1260" w:type="dxa"/>
          </w:tcPr>
          <w:p w:rsidR="00804D26" w:rsidRPr="001A371A" w:rsidRDefault="00804D26" w:rsidP="00EC25FB">
            <w:pPr>
              <w:spacing w:after="0" w:line="240" w:lineRule="auto"/>
              <w:rPr>
                <w:rFonts w:cs="Times New Roman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19 чел</w:t>
            </w:r>
          </w:p>
        </w:tc>
        <w:tc>
          <w:tcPr>
            <w:tcW w:w="1620" w:type="dxa"/>
          </w:tcPr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Воротнева В.П.</w:t>
            </w:r>
          </w:p>
        </w:tc>
      </w:tr>
      <w:tr w:rsidR="00804D26" w:rsidTr="00707B2F">
        <w:tc>
          <w:tcPr>
            <w:tcW w:w="567" w:type="dxa"/>
          </w:tcPr>
          <w:p w:rsidR="00804D26" w:rsidRPr="00935D22" w:rsidRDefault="00804D26" w:rsidP="00EC25F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Выездная консультация</w:t>
            </w:r>
          </w:p>
        </w:tc>
        <w:tc>
          <w:tcPr>
            <w:tcW w:w="1800" w:type="dxa"/>
          </w:tcPr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16.12.16</w:t>
            </w:r>
          </w:p>
        </w:tc>
        <w:tc>
          <w:tcPr>
            <w:tcW w:w="1980" w:type="dxa"/>
          </w:tcPr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Борисанова Д.А.,</w:t>
            </w:r>
          </w:p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Руин К.А.</w:t>
            </w:r>
          </w:p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Воротнева В.П.</w:t>
            </w:r>
          </w:p>
        </w:tc>
        <w:tc>
          <w:tcPr>
            <w:tcW w:w="2340" w:type="dxa"/>
          </w:tcPr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 xml:space="preserve">СОШ №58 </w:t>
            </w:r>
          </w:p>
        </w:tc>
        <w:tc>
          <w:tcPr>
            <w:tcW w:w="1260" w:type="dxa"/>
          </w:tcPr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31 чел</w:t>
            </w:r>
          </w:p>
        </w:tc>
        <w:tc>
          <w:tcPr>
            <w:tcW w:w="1620" w:type="dxa"/>
          </w:tcPr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sz w:val="24"/>
                <w:szCs w:val="24"/>
              </w:rPr>
              <w:t>Руин К.А</w:t>
            </w:r>
          </w:p>
        </w:tc>
      </w:tr>
      <w:tr w:rsidR="00804D26" w:rsidTr="00707B2F">
        <w:tc>
          <w:tcPr>
            <w:tcW w:w="567" w:type="dxa"/>
          </w:tcPr>
          <w:p w:rsidR="00804D26" w:rsidRPr="00935D22" w:rsidRDefault="00804D26" w:rsidP="00EC25F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</w:tcPr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214 чел</w:t>
            </w:r>
          </w:p>
        </w:tc>
        <w:tc>
          <w:tcPr>
            <w:tcW w:w="1620" w:type="dxa"/>
          </w:tcPr>
          <w:p w:rsidR="00804D26" w:rsidRPr="001A371A" w:rsidRDefault="00804D26" w:rsidP="00EC2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4D26" w:rsidRDefault="00804D26" w:rsidP="00EC2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D26" w:rsidRDefault="00804D26" w:rsidP="00EC25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первом полугодии 2016-2017 уч. г. координаторами программы было привлечено средств более чем на 70.000 руб (канц.товары, экскурсии, мастер-классы, консультации специалистов).</w:t>
      </w:r>
    </w:p>
    <w:p w:rsidR="00804D26" w:rsidRDefault="00804D26" w:rsidP="00EC25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Составлено 7 отчётов различных форматов по реализации программы (ТГУ, департамент образования г. Томска). Координаторы программы приняли участие в 8 семинарах, совещаниях, конференциях (доклады, сообщения, проведение секций). Подготовлено 4 материала для размещения на сайте ТГУ.</w:t>
      </w:r>
    </w:p>
    <w:p w:rsidR="00804D26" w:rsidRDefault="00804D26" w:rsidP="00EC25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проблемой в реализации программы по-прежнему остаётся проблема осознанности участия в программе со стороны педагогов и, как следствие, обучающихся. Определённые трудности возникают в организации мероприятий (выбор удобного времени, наличие свободных помещений, совмещение учебных режимов различных ОУ с мероприятиями программы, подбор преподавателей).</w:t>
      </w:r>
    </w:p>
    <w:p w:rsidR="00804D26" w:rsidRDefault="00804D26" w:rsidP="00EC25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целом реализацию сетевой программы в первом полугодии можно обозначить как «клиенто-ориентированную», адресную, интенсивную. </w:t>
      </w:r>
    </w:p>
    <w:p w:rsidR="00804D26" w:rsidRDefault="00804D26" w:rsidP="00EC25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4D26" w:rsidRDefault="00804D26" w:rsidP="00EC25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Борисанова Д.А.,</w:t>
      </w:r>
    </w:p>
    <w:p w:rsidR="00804D26" w:rsidRDefault="00804D26" w:rsidP="00EC25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методист-координатор программы</w:t>
      </w:r>
    </w:p>
    <w:p w:rsidR="00804D26" w:rsidRPr="001E6B97" w:rsidRDefault="00804D26" w:rsidP="001A371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04D26" w:rsidRPr="001E6B97" w:rsidSect="00EC25FB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42140"/>
    <w:multiLevelType w:val="hybridMultilevel"/>
    <w:tmpl w:val="7C9E5E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F80B21"/>
    <w:multiLevelType w:val="hybridMultilevel"/>
    <w:tmpl w:val="7C9E5E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1C7FB5"/>
    <w:multiLevelType w:val="hybridMultilevel"/>
    <w:tmpl w:val="3CF849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A5D492D"/>
    <w:multiLevelType w:val="hybridMultilevel"/>
    <w:tmpl w:val="5A0622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BEA4606"/>
    <w:multiLevelType w:val="hybridMultilevel"/>
    <w:tmpl w:val="20B292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9250CA"/>
    <w:multiLevelType w:val="hybridMultilevel"/>
    <w:tmpl w:val="5A7E032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>
    <w:nsid w:val="1B8620C7"/>
    <w:multiLevelType w:val="hybridMultilevel"/>
    <w:tmpl w:val="411066E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7">
    <w:nsid w:val="1D3354D5"/>
    <w:multiLevelType w:val="hybridMultilevel"/>
    <w:tmpl w:val="0742CF86"/>
    <w:lvl w:ilvl="0" w:tplc="1186AB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1E232F"/>
    <w:multiLevelType w:val="hybridMultilevel"/>
    <w:tmpl w:val="C6F6815C"/>
    <w:lvl w:ilvl="0" w:tplc="87FEA9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895B09"/>
    <w:multiLevelType w:val="hybridMultilevel"/>
    <w:tmpl w:val="530ECE2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0">
    <w:nsid w:val="5D281D8C"/>
    <w:multiLevelType w:val="hybridMultilevel"/>
    <w:tmpl w:val="610EEF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>
    <w:nsid w:val="67904B76"/>
    <w:multiLevelType w:val="hybridMultilevel"/>
    <w:tmpl w:val="50E286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8714E20"/>
    <w:multiLevelType w:val="hybridMultilevel"/>
    <w:tmpl w:val="093A31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D353AD7"/>
    <w:multiLevelType w:val="hybridMultilevel"/>
    <w:tmpl w:val="99B6587E"/>
    <w:lvl w:ilvl="0" w:tplc="C8CE12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5"/>
  </w:num>
  <w:num w:numId="5">
    <w:abstractNumId w:val="12"/>
  </w:num>
  <w:num w:numId="6">
    <w:abstractNumId w:val="3"/>
  </w:num>
  <w:num w:numId="7">
    <w:abstractNumId w:val="0"/>
  </w:num>
  <w:num w:numId="8">
    <w:abstractNumId w:val="11"/>
  </w:num>
  <w:num w:numId="9">
    <w:abstractNumId w:val="6"/>
  </w:num>
  <w:num w:numId="10">
    <w:abstractNumId w:val="8"/>
  </w:num>
  <w:num w:numId="11">
    <w:abstractNumId w:val="7"/>
  </w:num>
  <w:num w:numId="12">
    <w:abstractNumId w:val="13"/>
  </w:num>
  <w:num w:numId="13">
    <w:abstractNumId w:val="1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19EB"/>
    <w:rsid w:val="00002268"/>
    <w:rsid w:val="00051294"/>
    <w:rsid w:val="000A2F52"/>
    <w:rsid w:val="000F13BF"/>
    <w:rsid w:val="00101A56"/>
    <w:rsid w:val="001041C4"/>
    <w:rsid w:val="00130A75"/>
    <w:rsid w:val="00166720"/>
    <w:rsid w:val="001A371A"/>
    <w:rsid w:val="001A6D08"/>
    <w:rsid w:val="001A7469"/>
    <w:rsid w:val="001D5892"/>
    <w:rsid w:val="001E6B97"/>
    <w:rsid w:val="002C2E6C"/>
    <w:rsid w:val="002E35C2"/>
    <w:rsid w:val="003819EB"/>
    <w:rsid w:val="003D52C9"/>
    <w:rsid w:val="003F6D49"/>
    <w:rsid w:val="00404346"/>
    <w:rsid w:val="00491BEE"/>
    <w:rsid w:val="004A0DE6"/>
    <w:rsid w:val="004F2E55"/>
    <w:rsid w:val="005536A9"/>
    <w:rsid w:val="00596F68"/>
    <w:rsid w:val="005A7CCE"/>
    <w:rsid w:val="005E4486"/>
    <w:rsid w:val="006700A8"/>
    <w:rsid w:val="00682737"/>
    <w:rsid w:val="00707B2F"/>
    <w:rsid w:val="00756E37"/>
    <w:rsid w:val="00797EAE"/>
    <w:rsid w:val="007D59A7"/>
    <w:rsid w:val="008034A8"/>
    <w:rsid w:val="00804D26"/>
    <w:rsid w:val="008166DB"/>
    <w:rsid w:val="0085218C"/>
    <w:rsid w:val="008F6FF7"/>
    <w:rsid w:val="0093219C"/>
    <w:rsid w:val="00935D22"/>
    <w:rsid w:val="00937DA3"/>
    <w:rsid w:val="00941951"/>
    <w:rsid w:val="00942A02"/>
    <w:rsid w:val="0096348F"/>
    <w:rsid w:val="009723B7"/>
    <w:rsid w:val="00993F26"/>
    <w:rsid w:val="009A1F47"/>
    <w:rsid w:val="00A14121"/>
    <w:rsid w:val="00A276BB"/>
    <w:rsid w:val="00AA572B"/>
    <w:rsid w:val="00AB2607"/>
    <w:rsid w:val="00B81973"/>
    <w:rsid w:val="00CA5118"/>
    <w:rsid w:val="00CF03B2"/>
    <w:rsid w:val="00D31954"/>
    <w:rsid w:val="00D33DEC"/>
    <w:rsid w:val="00D602E1"/>
    <w:rsid w:val="00DB6166"/>
    <w:rsid w:val="00DD18CF"/>
    <w:rsid w:val="00DD7089"/>
    <w:rsid w:val="00DE673F"/>
    <w:rsid w:val="00E17D4C"/>
    <w:rsid w:val="00EA70AF"/>
    <w:rsid w:val="00EC25FB"/>
    <w:rsid w:val="00F24EE2"/>
    <w:rsid w:val="00F5322D"/>
    <w:rsid w:val="00F85451"/>
    <w:rsid w:val="00FA18C1"/>
    <w:rsid w:val="00FA2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DE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33DEC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D33DE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D33DEC"/>
  </w:style>
  <w:style w:type="character" w:styleId="Strong">
    <w:name w:val="Strong"/>
    <w:basedOn w:val="DefaultParagraphFont"/>
    <w:uiPriority w:val="99"/>
    <w:qFormat/>
    <w:rsid w:val="00CF03B2"/>
    <w:rPr>
      <w:b/>
      <w:bCs/>
    </w:rPr>
  </w:style>
  <w:style w:type="paragraph" w:styleId="ListParagraph">
    <w:name w:val="List Paragraph"/>
    <w:basedOn w:val="Normal"/>
    <w:uiPriority w:val="99"/>
    <w:qFormat/>
    <w:rsid w:val="001E6B97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17D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735"/>
    <w:rPr>
      <w:rFonts w:ascii="Times New Roman" w:eastAsia="Times New Roman" w:hAnsi="Times New Roman" w:cs="Calibri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345</TotalTime>
  <Pages>8</Pages>
  <Words>2878</Words>
  <Characters>16407</Characters>
  <Application>Microsoft Office Outlook</Application>
  <DocSecurity>0</DocSecurity>
  <Lines>0</Lines>
  <Paragraphs>0</Paragraphs>
  <ScaleCrop>false</ScaleCrop>
  <Company>DDT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ADMIN</cp:lastModifiedBy>
  <cp:revision>8</cp:revision>
  <cp:lastPrinted>2016-12-27T05:51:00Z</cp:lastPrinted>
  <dcterms:created xsi:type="dcterms:W3CDTF">2016-11-07T09:32:00Z</dcterms:created>
  <dcterms:modified xsi:type="dcterms:W3CDTF">2016-12-27T05:53:00Z</dcterms:modified>
</cp:coreProperties>
</file>